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352F6" w14:textId="77777777" w:rsidR="00BC0307" w:rsidRPr="00BC0307" w:rsidRDefault="00BC0307" w:rsidP="00BC0307">
      <w:pPr>
        <w:jc w:val="center"/>
        <w:rPr>
          <w:rFonts w:ascii="Univerza Sans" w:hAnsi="Univerza Sans"/>
          <w:b/>
          <w:kern w:val="0"/>
          <w:sz w:val="24"/>
          <w:szCs w:val="24"/>
          <w:lang w:eastAsia="sl-SI"/>
        </w:rPr>
      </w:pPr>
      <w:bookmarkStart w:id="0" w:name="_Toc449088169"/>
      <w:r w:rsidRPr="00BC0307">
        <w:rPr>
          <w:rFonts w:ascii="Univerza Sans" w:hAnsi="Univerza Sans"/>
          <w:b/>
          <w:kern w:val="0"/>
          <w:sz w:val="24"/>
          <w:szCs w:val="24"/>
          <w:lang w:eastAsia="sl-SI"/>
        </w:rPr>
        <w:t>PONUDBA</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224"/>
      </w:tblGrid>
      <w:tr w:rsidR="00BC0307" w14:paraId="5D034813" w14:textId="77777777" w:rsidTr="006217F9">
        <w:tc>
          <w:tcPr>
            <w:tcW w:w="2836" w:type="dxa"/>
            <w:vAlign w:val="center"/>
          </w:tcPr>
          <w:p w14:paraId="31F27944" w14:textId="77777777" w:rsidR="00BC0307" w:rsidRPr="00BC0307" w:rsidRDefault="00BC0307" w:rsidP="006217F9">
            <w:pPr>
              <w:spacing w:after="120" w:line="276" w:lineRule="auto"/>
              <w:rPr>
                <w:rFonts w:ascii="Univerza Sans" w:eastAsia="Calibri" w:hAnsi="Univerza Sans" w:cs="Arial"/>
                <w:kern w:val="0"/>
                <w:sz w:val="18"/>
                <w:szCs w:val="18"/>
              </w:rPr>
            </w:pPr>
            <w:r w:rsidRPr="00BC0307">
              <w:rPr>
                <w:rFonts w:ascii="Univerza Sans" w:eastAsia="Calibri" w:hAnsi="Univerza Sans" w:cs="Arial"/>
                <w:kern w:val="0"/>
                <w:sz w:val="18"/>
                <w:szCs w:val="18"/>
              </w:rPr>
              <w:t>Ponudnik:</w:t>
            </w:r>
          </w:p>
        </w:tc>
        <w:tc>
          <w:tcPr>
            <w:tcW w:w="6224" w:type="dxa"/>
            <w:tcBorders>
              <w:bottom w:val="single" w:sz="4" w:space="0" w:color="auto"/>
            </w:tcBorders>
            <w:vAlign w:val="center"/>
          </w:tcPr>
          <w:p w14:paraId="3E22EDA2" w14:textId="77777777" w:rsidR="00BC0307" w:rsidRPr="00BC0307" w:rsidRDefault="00BC0307" w:rsidP="006217F9">
            <w:pPr>
              <w:spacing w:after="120" w:line="276" w:lineRule="auto"/>
              <w:rPr>
                <w:rFonts w:ascii="Univerza Sans" w:eastAsia="Calibri" w:hAnsi="Univerza Sans" w:cs="Arial"/>
                <w:kern w:val="0"/>
                <w:sz w:val="18"/>
                <w:szCs w:val="18"/>
              </w:rPr>
            </w:pPr>
          </w:p>
        </w:tc>
      </w:tr>
      <w:tr w:rsidR="00BC0307" w14:paraId="7E6ECAFC" w14:textId="77777777" w:rsidTr="006217F9">
        <w:tc>
          <w:tcPr>
            <w:tcW w:w="2836" w:type="dxa"/>
            <w:vAlign w:val="center"/>
          </w:tcPr>
          <w:p w14:paraId="61F0F424" w14:textId="77777777" w:rsidR="00BC0307" w:rsidRPr="00BC0307" w:rsidRDefault="00BC0307" w:rsidP="006217F9">
            <w:pPr>
              <w:spacing w:after="120" w:line="276" w:lineRule="auto"/>
              <w:rPr>
                <w:rFonts w:ascii="Univerza Sans" w:eastAsia="Calibri" w:hAnsi="Univerza Sans" w:cs="Arial"/>
                <w:kern w:val="0"/>
                <w:sz w:val="18"/>
                <w:szCs w:val="18"/>
              </w:rPr>
            </w:pPr>
          </w:p>
        </w:tc>
        <w:tc>
          <w:tcPr>
            <w:tcW w:w="6224" w:type="dxa"/>
            <w:tcBorders>
              <w:top w:val="single" w:sz="4" w:space="0" w:color="auto"/>
            </w:tcBorders>
            <w:vAlign w:val="center"/>
          </w:tcPr>
          <w:p w14:paraId="73D2F0DA" w14:textId="77777777" w:rsidR="00BC0307" w:rsidRPr="00BC0307" w:rsidRDefault="00BC0307" w:rsidP="006217F9">
            <w:pPr>
              <w:spacing w:after="120" w:line="276" w:lineRule="auto"/>
              <w:rPr>
                <w:rFonts w:ascii="Univerza Sans" w:eastAsia="Calibri" w:hAnsi="Univerza Sans" w:cs="Arial"/>
                <w:kern w:val="0"/>
                <w:sz w:val="18"/>
                <w:szCs w:val="18"/>
              </w:rPr>
            </w:pPr>
          </w:p>
        </w:tc>
      </w:tr>
      <w:tr w:rsidR="00BC0307" w14:paraId="348B7822" w14:textId="77777777" w:rsidTr="006217F9">
        <w:tc>
          <w:tcPr>
            <w:tcW w:w="2836" w:type="dxa"/>
            <w:vAlign w:val="center"/>
          </w:tcPr>
          <w:p w14:paraId="7B6E260C" w14:textId="77777777" w:rsidR="00BC0307" w:rsidRPr="00BC0307" w:rsidRDefault="00BC0307" w:rsidP="006217F9">
            <w:pPr>
              <w:spacing w:after="120" w:line="276" w:lineRule="auto"/>
              <w:rPr>
                <w:rFonts w:ascii="Univerza Sans" w:eastAsia="Calibri" w:hAnsi="Univerza Sans" w:cs="Arial"/>
                <w:kern w:val="0"/>
                <w:sz w:val="18"/>
                <w:szCs w:val="18"/>
              </w:rPr>
            </w:pPr>
            <w:r w:rsidRPr="00A26089">
              <w:rPr>
                <w:rFonts w:ascii="Univerza Sans" w:hAnsi="Univerza Sans"/>
                <w:b/>
                <w:kern w:val="0"/>
                <w:sz w:val="18"/>
                <w:szCs w:val="18"/>
                <w:lang w:eastAsia="sl-SI"/>
              </w:rPr>
              <w:t>Ponudba št.</w:t>
            </w:r>
          </w:p>
        </w:tc>
        <w:tc>
          <w:tcPr>
            <w:tcW w:w="6224" w:type="dxa"/>
            <w:tcBorders>
              <w:bottom w:val="single" w:sz="4" w:space="0" w:color="auto"/>
            </w:tcBorders>
            <w:vAlign w:val="center"/>
          </w:tcPr>
          <w:p w14:paraId="4BB687FB" w14:textId="77777777" w:rsidR="00BC0307" w:rsidRPr="00BC0307" w:rsidRDefault="00BC0307" w:rsidP="006217F9">
            <w:pPr>
              <w:spacing w:after="120" w:line="276" w:lineRule="auto"/>
              <w:rPr>
                <w:rFonts w:ascii="Univerza Sans" w:eastAsia="Calibri" w:hAnsi="Univerza Sans" w:cs="Arial"/>
                <w:kern w:val="0"/>
                <w:sz w:val="18"/>
                <w:szCs w:val="18"/>
              </w:rPr>
            </w:pPr>
          </w:p>
        </w:tc>
      </w:tr>
    </w:tbl>
    <w:p w14:paraId="4DFB5EF6" w14:textId="77777777" w:rsidR="00BC0307" w:rsidRDefault="00BC0307" w:rsidP="00C32333">
      <w:pPr>
        <w:widowControl/>
        <w:suppressAutoHyphens w:val="0"/>
        <w:autoSpaceDN/>
        <w:spacing w:before="120" w:after="200" w:line="276" w:lineRule="auto"/>
        <w:jc w:val="both"/>
        <w:textAlignment w:val="auto"/>
        <w:rPr>
          <w:rFonts w:ascii="Univerza Sans" w:eastAsia="Calibri" w:hAnsi="Univerza Sans" w:cs="Arial"/>
          <w:kern w:val="0"/>
          <w:sz w:val="18"/>
          <w:szCs w:val="18"/>
        </w:rPr>
      </w:pPr>
    </w:p>
    <w:p w14:paraId="47F3DAD7" w14:textId="293AC098" w:rsidR="00A26089" w:rsidRDefault="00A26089" w:rsidP="00C32333">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A26089">
        <w:rPr>
          <w:rFonts w:ascii="Univerza Sans" w:eastAsia="Calibri" w:hAnsi="Univerza Sans" w:cs="Arial"/>
          <w:kern w:val="0"/>
          <w:sz w:val="18"/>
          <w:szCs w:val="18"/>
        </w:rPr>
        <w:t xml:space="preserve">V postopku oddaje javnega naročila </w:t>
      </w:r>
      <w:bookmarkStart w:id="1" w:name="_Hlk188252048"/>
      <w:r w:rsidRPr="00A26089">
        <w:rPr>
          <w:rFonts w:ascii="Univerza Sans" w:eastAsia="Calibri" w:hAnsi="Univerza Sans" w:cs="Arial"/>
          <w:b/>
          <w:bCs/>
          <w:kern w:val="0"/>
          <w:sz w:val="18"/>
          <w:szCs w:val="18"/>
        </w:rPr>
        <w:t xml:space="preserve">»Nakup, dobava in montaža </w:t>
      </w:r>
      <w:proofErr w:type="spellStart"/>
      <w:r w:rsidRPr="00A26089">
        <w:rPr>
          <w:rFonts w:ascii="Univerza Sans" w:eastAsia="Calibri" w:hAnsi="Univerza Sans" w:cs="Arial"/>
          <w:b/>
          <w:bCs/>
          <w:kern w:val="0"/>
          <w:sz w:val="18"/>
          <w:szCs w:val="18"/>
        </w:rPr>
        <w:t>virtualizacijskega</w:t>
      </w:r>
      <w:proofErr w:type="spellEnd"/>
      <w:r w:rsidRPr="00A26089">
        <w:rPr>
          <w:rFonts w:ascii="Univerza Sans" w:eastAsia="Calibri" w:hAnsi="Univerza Sans" w:cs="Arial"/>
          <w:b/>
          <w:bCs/>
          <w:kern w:val="0"/>
          <w:sz w:val="18"/>
          <w:szCs w:val="18"/>
        </w:rPr>
        <w:t xml:space="preserve"> okolja za potrebe UL, Biotehniške fakultete«</w:t>
      </w:r>
      <w:r w:rsidRPr="00A26089">
        <w:rPr>
          <w:rFonts w:ascii="Univerza Sans" w:eastAsia="Calibri" w:hAnsi="Univerza Sans" w:cs="Arial"/>
          <w:kern w:val="0"/>
          <w:sz w:val="18"/>
          <w:szCs w:val="18"/>
        </w:rPr>
        <w:t xml:space="preserve">, po </w:t>
      </w:r>
      <w:r>
        <w:rPr>
          <w:rFonts w:ascii="Univerza Sans" w:eastAsia="Calibri" w:hAnsi="Univerza Sans" w:cs="Arial"/>
          <w:kern w:val="0"/>
          <w:sz w:val="18"/>
          <w:szCs w:val="18"/>
        </w:rPr>
        <w:t>odprtem postopku</w:t>
      </w:r>
      <w:r w:rsidRPr="00A26089">
        <w:rPr>
          <w:rFonts w:ascii="Univerza Sans" w:eastAsia="Calibri" w:hAnsi="Univerza Sans" w:cs="Arial"/>
          <w:kern w:val="0"/>
          <w:sz w:val="18"/>
          <w:szCs w:val="18"/>
        </w:rPr>
        <w:t>, objavljenega na Portalu javnih naročil št. __________z dne ____202</w:t>
      </w:r>
      <w:r>
        <w:rPr>
          <w:rFonts w:ascii="Univerza Sans" w:eastAsia="Calibri" w:hAnsi="Univerza Sans" w:cs="Arial"/>
          <w:kern w:val="0"/>
          <w:sz w:val="18"/>
          <w:szCs w:val="18"/>
        </w:rPr>
        <w:t>5</w:t>
      </w:r>
      <w:r w:rsidRPr="00A26089">
        <w:rPr>
          <w:rFonts w:ascii="Univerza Sans" w:eastAsia="Calibri" w:hAnsi="Univerza Sans" w:cs="Arial"/>
          <w:kern w:val="0"/>
          <w:sz w:val="18"/>
          <w:szCs w:val="18"/>
        </w:rPr>
        <w:t>,</w:t>
      </w:r>
      <w:bookmarkEnd w:id="1"/>
      <w:r w:rsidRPr="00A26089">
        <w:rPr>
          <w:rFonts w:ascii="Univerza Sans" w:eastAsia="Calibri" w:hAnsi="Univerza Sans" w:cs="Arial"/>
          <w:kern w:val="0"/>
          <w:sz w:val="18"/>
          <w:szCs w:val="18"/>
        </w:rPr>
        <w:t xml:space="preserve"> dajemo ponudbo, kot sledi:</w:t>
      </w:r>
    </w:p>
    <w:tbl>
      <w:tblPr>
        <w:tblStyle w:val="Tabelamrea6"/>
        <w:tblW w:w="8080" w:type="dxa"/>
        <w:jc w:val="center"/>
        <w:tblLook w:val="04A0" w:firstRow="1" w:lastRow="0" w:firstColumn="1" w:lastColumn="0" w:noHBand="0" w:noVBand="1"/>
      </w:tblPr>
      <w:tblGrid>
        <w:gridCol w:w="3969"/>
        <w:gridCol w:w="4111"/>
      </w:tblGrid>
      <w:tr w:rsidR="00305850" w:rsidRPr="00735873" w14:paraId="2314A38F" w14:textId="77777777" w:rsidTr="000252E2">
        <w:trPr>
          <w:trHeight w:val="735"/>
          <w:jc w:val="center"/>
        </w:trPr>
        <w:tc>
          <w:tcPr>
            <w:tcW w:w="3969" w:type="dxa"/>
            <w:vAlign w:val="center"/>
          </w:tcPr>
          <w:p w14:paraId="06335F49" w14:textId="77777777" w:rsidR="00305850" w:rsidRPr="00735873" w:rsidRDefault="00305850" w:rsidP="00305850">
            <w:pPr>
              <w:widowControl/>
              <w:suppressAutoHyphens w:val="0"/>
              <w:autoSpaceDN/>
              <w:spacing w:after="0" w:line="276" w:lineRule="auto"/>
              <w:textAlignment w:val="auto"/>
              <w:rPr>
                <w:rFonts w:ascii="Univerza Sans" w:hAnsi="Univerza Sans" w:cs="Arial"/>
                <w:b/>
                <w:kern w:val="0"/>
                <w:sz w:val="18"/>
                <w:szCs w:val="18"/>
                <w:lang w:eastAsia="sl-SI"/>
              </w:rPr>
            </w:pPr>
            <w:r w:rsidRPr="00735873">
              <w:rPr>
                <w:rFonts w:ascii="Univerza Sans" w:hAnsi="Univerza Sans" w:cs="Arial"/>
                <w:b/>
                <w:kern w:val="0"/>
                <w:sz w:val="18"/>
                <w:szCs w:val="18"/>
                <w:lang w:eastAsia="sl-SI"/>
              </w:rPr>
              <w:t>Skupna vrednost brez DDV</w:t>
            </w:r>
          </w:p>
        </w:tc>
        <w:tc>
          <w:tcPr>
            <w:tcW w:w="4111" w:type="dxa"/>
            <w:vAlign w:val="center"/>
          </w:tcPr>
          <w:p w14:paraId="7BDB31DB" w14:textId="77777777" w:rsidR="00305850" w:rsidRPr="00735873" w:rsidRDefault="00305850" w:rsidP="00305850">
            <w:pPr>
              <w:widowControl/>
              <w:suppressAutoHyphens w:val="0"/>
              <w:autoSpaceDN/>
              <w:spacing w:after="0" w:line="276" w:lineRule="auto"/>
              <w:jc w:val="center"/>
              <w:textAlignment w:val="auto"/>
              <w:rPr>
                <w:rFonts w:ascii="Univerza Sans" w:hAnsi="Univerza Sans" w:cs="Arial"/>
                <w:b/>
                <w:kern w:val="0"/>
                <w:sz w:val="18"/>
                <w:szCs w:val="18"/>
                <w:lang w:eastAsia="sl-SI"/>
              </w:rPr>
            </w:pPr>
          </w:p>
        </w:tc>
      </w:tr>
      <w:tr w:rsidR="00305850" w:rsidRPr="00735873" w14:paraId="61B02446" w14:textId="77777777" w:rsidTr="000252E2">
        <w:trPr>
          <w:trHeight w:val="735"/>
          <w:jc w:val="center"/>
        </w:trPr>
        <w:tc>
          <w:tcPr>
            <w:tcW w:w="3969" w:type="dxa"/>
            <w:vAlign w:val="center"/>
          </w:tcPr>
          <w:p w14:paraId="69D3684F" w14:textId="77777777" w:rsidR="00305850" w:rsidRPr="00735873" w:rsidRDefault="00305850" w:rsidP="00305850">
            <w:pPr>
              <w:widowControl/>
              <w:suppressAutoHyphens w:val="0"/>
              <w:autoSpaceDN/>
              <w:spacing w:after="0" w:line="276" w:lineRule="auto"/>
              <w:textAlignment w:val="auto"/>
              <w:rPr>
                <w:rFonts w:ascii="Univerza Sans" w:hAnsi="Univerza Sans" w:cs="Arial"/>
                <w:b/>
                <w:kern w:val="0"/>
                <w:sz w:val="18"/>
                <w:szCs w:val="18"/>
                <w:lang w:eastAsia="sl-SI"/>
              </w:rPr>
            </w:pPr>
            <w:r w:rsidRPr="00735873">
              <w:rPr>
                <w:rFonts w:ascii="Univerza Sans" w:hAnsi="Univerza Sans" w:cs="Arial"/>
                <w:b/>
                <w:kern w:val="0"/>
                <w:sz w:val="18"/>
                <w:szCs w:val="18"/>
                <w:lang w:eastAsia="sl-SI"/>
              </w:rPr>
              <w:t>DDV</w:t>
            </w:r>
          </w:p>
        </w:tc>
        <w:tc>
          <w:tcPr>
            <w:tcW w:w="4111" w:type="dxa"/>
            <w:vAlign w:val="center"/>
          </w:tcPr>
          <w:p w14:paraId="6E5583DA" w14:textId="77777777" w:rsidR="00305850" w:rsidRPr="00735873" w:rsidRDefault="00305850" w:rsidP="00305850">
            <w:pPr>
              <w:widowControl/>
              <w:suppressAutoHyphens w:val="0"/>
              <w:autoSpaceDN/>
              <w:spacing w:after="0" w:line="276" w:lineRule="auto"/>
              <w:jc w:val="center"/>
              <w:textAlignment w:val="auto"/>
              <w:rPr>
                <w:rFonts w:ascii="Univerza Sans" w:hAnsi="Univerza Sans" w:cs="Arial"/>
                <w:b/>
                <w:kern w:val="0"/>
                <w:sz w:val="18"/>
                <w:szCs w:val="18"/>
                <w:lang w:eastAsia="sl-SI"/>
              </w:rPr>
            </w:pPr>
          </w:p>
        </w:tc>
      </w:tr>
      <w:tr w:rsidR="00305850" w:rsidRPr="00735873" w14:paraId="3500AFF9" w14:textId="77777777" w:rsidTr="000252E2">
        <w:trPr>
          <w:trHeight w:val="771"/>
          <w:jc w:val="center"/>
        </w:trPr>
        <w:tc>
          <w:tcPr>
            <w:tcW w:w="3969" w:type="dxa"/>
            <w:vAlign w:val="center"/>
          </w:tcPr>
          <w:p w14:paraId="3D6C88CA" w14:textId="77777777" w:rsidR="00305850" w:rsidRPr="00735873" w:rsidRDefault="00305850" w:rsidP="00305850">
            <w:pPr>
              <w:widowControl/>
              <w:suppressAutoHyphens w:val="0"/>
              <w:autoSpaceDN/>
              <w:spacing w:after="0" w:line="276" w:lineRule="auto"/>
              <w:textAlignment w:val="auto"/>
              <w:rPr>
                <w:rFonts w:ascii="Univerza Sans" w:hAnsi="Univerza Sans" w:cs="Arial"/>
                <w:kern w:val="0"/>
                <w:sz w:val="18"/>
                <w:szCs w:val="18"/>
                <w:lang w:eastAsia="sl-SI"/>
              </w:rPr>
            </w:pPr>
            <w:r w:rsidRPr="00735873">
              <w:rPr>
                <w:rFonts w:ascii="Univerza Sans" w:hAnsi="Univerza Sans" w:cs="Arial"/>
                <w:b/>
                <w:kern w:val="0"/>
                <w:sz w:val="18"/>
                <w:szCs w:val="18"/>
                <w:lang w:eastAsia="sl-SI"/>
              </w:rPr>
              <w:t xml:space="preserve">Skupna vrednost z DDV </w:t>
            </w:r>
          </w:p>
        </w:tc>
        <w:tc>
          <w:tcPr>
            <w:tcW w:w="4111" w:type="dxa"/>
            <w:vAlign w:val="center"/>
          </w:tcPr>
          <w:p w14:paraId="07C894CA" w14:textId="77777777" w:rsidR="00305850" w:rsidRPr="00735873" w:rsidRDefault="00305850" w:rsidP="00305850">
            <w:pPr>
              <w:widowControl/>
              <w:suppressAutoHyphens w:val="0"/>
              <w:autoSpaceDN/>
              <w:spacing w:after="0" w:line="276" w:lineRule="auto"/>
              <w:jc w:val="center"/>
              <w:textAlignment w:val="auto"/>
              <w:rPr>
                <w:rFonts w:ascii="Univerza Sans" w:hAnsi="Univerza Sans" w:cs="Arial"/>
                <w:b/>
                <w:kern w:val="0"/>
                <w:sz w:val="18"/>
                <w:szCs w:val="18"/>
                <w:lang w:eastAsia="sl-SI"/>
              </w:rPr>
            </w:pPr>
          </w:p>
        </w:tc>
      </w:tr>
    </w:tbl>
    <w:p w14:paraId="61172C9F" w14:textId="37909CB7" w:rsidR="00735873" w:rsidRDefault="00A26089" w:rsidP="00305850">
      <w:pPr>
        <w:widowControl/>
        <w:suppressAutoHyphens w:val="0"/>
        <w:autoSpaceDN/>
        <w:spacing w:before="120" w:after="120" w:line="276" w:lineRule="auto"/>
        <w:jc w:val="both"/>
        <w:textAlignment w:val="auto"/>
        <w:rPr>
          <w:rFonts w:ascii="Univerza Sans" w:eastAsia="Calibri" w:hAnsi="Univerza Sans" w:cs="Arial"/>
          <w:kern w:val="0"/>
          <w:sz w:val="18"/>
          <w:szCs w:val="18"/>
          <w:u w:val="single"/>
        </w:rPr>
      </w:pPr>
      <w:r>
        <w:rPr>
          <w:rFonts w:ascii="Univerza Sans" w:eastAsia="Calibri" w:hAnsi="Univerza Sans" w:cs="Arial"/>
          <w:kern w:val="0"/>
          <w:sz w:val="18"/>
          <w:szCs w:val="18"/>
          <w:u w:val="single"/>
        </w:rPr>
        <w:t xml:space="preserve">*Vsi zneski so v EUR. </w:t>
      </w:r>
      <w:r w:rsidRPr="00A26089">
        <w:rPr>
          <w:rFonts w:ascii="Univerza Sans" w:eastAsia="Calibri" w:hAnsi="Univerza Sans" w:cs="Arial"/>
          <w:kern w:val="0"/>
          <w:sz w:val="18"/>
          <w:szCs w:val="18"/>
          <w:u w:val="single"/>
        </w:rPr>
        <w:t>DDV se obračuna in plača skladno z veljavno zakonodajo.</w:t>
      </w:r>
    </w:p>
    <w:p w14:paraId="02DB89E1" w14:textId="16CD4A35" w:rsidR="00305850" w:rsidRPr="00735873" w:rsidRDefault="00305850" w:rsidP="00305850">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735873">
        <w:rPr>
          <w:rFonts w:ascii="Univerza Sans" w:eastAsia="Calibri" w:hAnsi="Univerza Sans" w:cs="Arial"/>
          <w:kern w:val="0"/>
          <w:sz w:val="18"/>
          <w:szCs w:val="18"/>
        </w:rPr>
        <w:t xml:space="preserve">V </w:t>
      </w:r>
      <w:r w:rsidR="00E4761B">
        <w:rPr>
          <w:rFonts w:ascii="Univerza Sans" w:eastAsia="Calibri" w:hAnsi="Univerza Sans" w:cs="Arial"/>
          <w:kern w:val="0"/>
          <w:sz w:val="18"/>
          <w:szCs w:val="18"/>
        </w:rPr>
        <w:t xml:space="preserve">skupni </w:t>
      </w:r>
      <w:r w:rsidRPr="00735873">
        <w:rPr>
          <w:rFonts w:ascii="Univerza Sans" w:eastAsia="Calibri" w:hAnsi="Univerza Sans" w:cs="Arial"/>
          <w:kern w:val="0"/>
          <w:sz w:val="18"/>
          <w:szCs w:val="18"/>
        </w:rPr>
        <w:t>ponudbeni ceni so zajeti vsi stroški in morebitni popusti.</w:t>
      </w:r>
    </w:p>
    <w:p w14:paraId="3B453CBA" w14:textId="7363BF05" w:rsidR="00305850" w:rsidRPr="00735873" w:rsidRDefault="00F65C7A" w:rsidP="00305850">
      <w:pPr>
        <w:widowControl/>
        <w:suppressAutoHyphens w:val="0"/>
        <w:autoSpaceDN/>
        <w:spacing w:before="240" w:after="0" w:line="276" w:lineRule="auto"/>
        <w:jc w:val="both"/>
        <w:textAlignment w:val="auto"/>
        <w:rPr>
          <w:rFonts w:ascii="Univerza Sans" w:eastAsia="Calibri" w:hAnsi="Univerza Sans" w:cs="Arial"/>
          <w:kern w:val="0"/>
          <w:sz w:val="18"/>
          <w:szCs w:val="18"/>
        </w:rPr>
      </w:pPr>
      <w:r>
        <w:rPr>
          <w:rFonts w:ascii="Univerza Sans" w:eastAsia="Calibri" w:hAnsi="Univerza Sans" w:cs="Arial"/>
          <w:kern w:val="0"/>
          <w:sz w:val="18"/>
          <w:szCs w:val="18"/>
        </w:rPr>
        <w:t>Pogoji ponudbe</w:t>
      </w:r>
      <w:r w:rsidR="00305850" w:rsidRPr="00735873">
        <w:rPr>
          <w:rFonts w:ascii="Univerza Sans" w:eastAsia="Calibri" w:hAnsi="Univerza Sans" w:cs="Arial"/>
          <w:kern w:val="0"/>
          <w:sz w:val="18"/>
          <w:szCs w:val="18"/>
        </w:rPr>
        <w:t>:</w:t>
      </w:r>
    </w:p>
    <w:p w14:paraId="6A378A0E" w14:textId="542ADE56" w:rsidR="00305850" w:rsidRPr="00FF514C" w:rsidRDefault="00A26089" w:rsidP="00305850">
      <w:pPr>
        <w:widowControl/>
        <w:numPr>
          <w:ilvl w:val="0"/>
          <w:numId w:val="70"/>
        </w:numPr>
        <w:suppressAutoHyphens w:val="0"/>
        <w:autoSpaceDN/>
        <w:spacing w:after="0" w:line="276" w:lineRule="auto"/>
        <w:jc w:val="both"/>
        <w:textAlignment w:val="auto"/>
        <w:rPr>
          <w:rFonts w:ascii="Univerza Sans" w:eastAsia="Calibri" w:hAnsi="Univerza Sans" w:cs="Arial"/>
          <w:kern w:val="0"/>
          <w:sz w:val="18"/>
          <w:szCs w:val="18"/>
        </w:rPr>
      </w:pPr>
      <w:r w:rsidRPr="00FF514C">
        <w:rPr>
          <w:rFonts w:ascii="Univerza Sans" w:eastAsia="Calibri" w:hAnsi="Univerza Sans" w:cs="Arial"/>
          <w:kern w:val="0"/>
          <w:sz w:val="18"/>
          <w:szCs w:val="18"/>
        </w:rPr>
        <w:t>V</w:t>
      </w:r>
      <w:r w:rsidR="00305850" w:rsidRPr="00FF514C">
        <w:rPr>
          <w:rFonts w:ascii="Univerza Sans" w:eastAsia="Calibri" w:hAnsi="Univerza Sans" w:cs="Arial"/>
          <w:kern w:val="0"/>
          <w:sz w:val="18"/>
          <w:szCs w:val="18"/>
        </w:rPr>
        <w:t xml:space="preserve">eljavnost ponudbe </w:t>
      </w:r>
      <w:r w:rsidRPr="00FF514C">
        <w:rPr>
          <w:rFonts w:ascii="Univerza Sans" w:eastAsia="Calibri" w:hAnsi="Univerza Sans" w:cs="Arial"/>
          <w:kern w:val="0"/>
          <w:sz w:val="18"/>
          <w:szCs w:val="18"/>
        </w:rPr>
        <w:t xml:space="preserve">je </w:t>
      </w:r>
      <w:r w:rsidR="00305850" w:rsidRPr="00FF514C">
        <w:rPr>
          <w:rFonts w:ascii="Univerza Sans" w:eastAsia="Calibri" w:hAnsi="Univerza Sans" w:cs="Arial"/>
          <w:kern w:val="0"/>
          <w:sz w:val="18"/>
          <w:szCs w:val="18"/>
        </w:rPr>
        <w:t>do</w:t>
      </w:r>
      <w:r w:rsidRPr="00FF514C">
        <w:rPr>
          <w:rFonts w:ascii="Univerza Sans" w:eastAsia="Calibri" w:hAnsi="Univerza Sans" w:cs="Arial"/>
          <w:kern w:val="0"/>
          <w:sz w:val="18"/>
          <w:szCs w:val="18"/>
        </w:rPr>
        <w:t xml:space="preserve"> vključno</w:t>
      </w:r>
      <w:r w:rsidR="00305850" w:rsidRPr="00FF514C">
        <w:rPr>
          <w:rFonts w:ascii="Univerza Sans" w:eastAsia="Calibri" w:hAnsi="Univerza Sans" w:cs="Arial"/>
          <w:kern w:val="0"/>
          <w:sz w:val="18"/>
          <w:szCs w:val="18"/>
        </w:rPr>
        <w:t xml:space="preserve"> </w:t>
      </w:r>
      <w:r w:rsidR="00305850" w:rsidRPr="00FF514C">
        <w:rPr>
          <w:rFonts w:ascii="Univerza Sans" w:eastAsia="Calibri" w:hAnsi="Univerza Sans" w:cs="Arial"/>
          <w:kern w:val="0"/>
          <w:sz w:val="18"/>
          <w:szCs w:val="18"/>
          <w:u w:val="single"/>
        </w:rPr>
        <w:fldChar w:fldCharType="begin">
          <w:ffData>
            <w:name w:val="Besedilo48"/>
            <w:enabled/>
            <w:calcOnExit w:val="0"/>
            <w:textInput/>
          </w:ffData>
        </w:fldChar>
      </w:r>
      <w:bookmarkStart w:id="2" w:name="Besedilo48"/>
      <w:r w:rsidR="00305850" w:rsidRPr="00FF514C">
        <w:rPr>
          <w:rFonts w:ascii="Univerza Sans" w:eastAsia="Calibri" w:hAnsi="Univerza Sans" w:cs="Arial"/>
          <w:kern w:val="0"/>
          <w:sz w:val="18"/>
          <w:szCs w:val="18"/>
          <w:u w:val="single"/>
        </w:rPr>
        <w:instrText xml:space="preserve"> FORMTEXT </w:instrText>
      </w:r>
      <w:r w:rsidR="00305850" w:rsidRPr="00FF514C">
        <w:rPr>
          <w:rFonts w:ascii="Univerza Sans" w:eastAsia="Calibri" w:hAnsi="Univerza Sans" w:cs="Arial"/>
          <w:kern w:val="0"/>
          <w:sz w:val="18"/>
          <w:szCs w:val="18"/>
          <w:u w:val="single"/>
        </w:rPr>
      </w:r>
      <w:r w:rsidR="00305850" w:rsidRPr="00FF514C">
        <w:rPr>
          <w:rFonts w:ascii="Univerza Sans" w:eastAsia="Calibri" w:hAnsi="Univerza Sans" w:cs="Arial"/>
          <w:kern w:val="0"/>
          <w:sz w:val="18"/>
          <w:szCs w:val="18"/>
          <w:u w:val="single"/>
        </w:rPr>
        <w:fldChar w:fldCharType="separate"/>
      </w:r>
      <w:r w:rsidR="00305850" w:rsidRPr="00FF514C">
        <w:rPr>
          <w:rFonts w:ascii="Univerza Sans" w:eastAsia="Calibri" w:hAnsi="Univerza Sans" w:cs="Arial"/>
          <w:noProof/>
          <w:kern w:val="0"/>
          <w:sz w:val="18"/>
          <w:szCs w:val="18"/>
          <w:u w:val="single"/>
        </w:rPr>
        <w:t> </w:t>
      </w:r>
      <w:r w:rsidR="00305850" w:rsidRPr="00FF514C">
        <w:rPr>
          <w:rFonts w:ascii="Univerza Sans" w:eastAsia="Calibri" w:hAnsi="Univerza Sans" w:cs="Arial"/>
          <w:noProof/>
          <w:kern w:val="0"/>
          <w:sz w:val="18"/>
          <w:szCs w:val="18"/>
          <w:u w:val="single"/>
        </w:rPr>
        <w:t> </w:t>
      </w:r>
      <w:r w:rsidR="00305850" w:rsidRPr="00FF514C">
        <w:rPr>
          <w:rFonts w:ascii="Univerza Sans" w:eastAsia="Calibri" w:hAnsi="Univerza Sans" w:cs="Arial"/>
          <w:noProof/>
          <w:kern w:val="0"/>
          <w:sz w:val="18"/>
          <w:szCs w:val="18"/>
          <w:u w:val="single"/>
        </w:rPr>
        <w:t> </w:t>
      </w:r>
      <w:r w:rsidR="00305850" w:rsidRPr="00FF514C">
        <w:rPr>
          <w:rFonts w:ascii="Univerza Sans" w:eastAsia="Calibri" w:hAnsi="Univerza Sans" w:cs="Arial"/>
          <w:noProof/>
          <w:kern w:val="0"/>
          <w:sz w:val="18"/>
          <w:szCs w:val="18"/>
          <w:u w:val="single"/>
        </w:rPr>
        <w:t> </w:t>
      </w:r>
      <w:r w:rsidR="00305850" w:rsidRPr="00FF514C">
        <w:rPr>
          <w:rFonts w:ascii="Univerza Sans" w:eastAsia="Calibri" w:hAnsi="Univerza Sans" w:cs="Arial"/>
          <w:noProof/>
          <w:kern w:val="0"/>
          <w:sz w:val="18"/>
          <w:szCs w:val="18"/>
          <w:u w:val="single"/>
        </w:rPr>
        <w:t> </w:t>
      </w:r>
      <w:r w:rsidR="00305850" w:rsidRPr="00FF514C">
        <w:rPr>
          <w:rFonts w:ascii="Univerza Sans" w:eastAsia="Calibri" w:hAnsi="Univerza Sans" w:cs="Arial"/>
          <w:kern w:val="0"/>
          <w:sz w:val="18"/>
          <w:szCs w:val="18"/>
          <w:u w:val="single"/>
        </w:rPr>
        <w:fldChar w:fldCharType="end"/>
      </w:r>
      <w:bookmarkEnd w:id="2"/>
      <w:r w:rsidR="00305850" w:rsidRPr="00FF514C">
        <w:rPr>
          <w:rFonts w:ascii="Univerza Sans" w:eastAsia="Calibri" w:hAnsi="Univerza Sans" w:cs="Arial"/>
          <w:kern w:val="0"/>
          <w:sz w:val="18"/>
          <w:szCs w:val="18"/>
        </w:rPr>
        <w:t xml:space="preserve"> (opomba: </w:t>
      </w:r>
      <w:r w:rsidR="00305850" w:rsidRPr="00FF514C">
        <w:rPr>
          <w:rFonts w:ascii="Univerza Sans" w:eastAsia="Calibri" w:hAnsi="Univerza Sans" w:cs="Arial"/>
          <w:i/>
          <w:kern w:val="0"/>
          <w:sz w:val="18"/>
          <w:szCs w:val="18"/>
        </w:rPr>
        <w:t>ponudb</w:t>
      </w:r>
      <w:r w:rsidRPr="00FF514C">
        <w:rPr>
          <w:rFonts w:ascii="Univerza Sans" w:eastAsia="Calibri" w:hAnsi="Univerza Sans" w:cs="Arial"/>
          <w:i/>
          <w:kern w:val="0"/>
          <w:sz w:val="18"/>
          <w:szCs w:val="18"/>
        </w:rPr>
        <w:t xml:space="preserve">a mora veljati najmanj </w:t>
      </w:r>
      <w:r w:rsidR="00363533" w:rsidRPr="00FF514C">
        <w:rPr>
          <w:rFonts w:ascii="Univerza Sans" w:eastAsia="Calibri" w:hAnsi="Univerza Sans" w:cs="Arial"/>
          <w:i/>
          <w:kern w:val="0"/>
          <w:sz w:val="18"/>
          <w:szCs w:val="18"/>
        </w:rPr>
        <w:t>do 30. 4. 2025</w:t>
      </w:r>
      <w:r w:rsidR="00305850" w:rsidRPr="00FF514C">
        <w:rPr>
          <w:rFonts w:ascii="Univerza Sans" w:eastAsia="Calibri" w:hAnsi="Univerza Sans" w:cs="Arial"/>
          <w:i/>
          <w:kern w:val="0"/>
          <w:sz w:val="18"/>
          <w:szCs w:val="18"/>
        </w:rPr>
        <w:t>)</w:t>
      </w:r>
      <w:r w:rsidR="00305850" w:rsidRPr="00FF514C">
        <w:rPr>
          <w:rFonts w:ascii="Univerza Sans" w:eastAsia="Calibri" w:hAnsi="Univerza Sans" w:cs="Arial"/>
          <w:kern w:val="0"/>
          <w:sz w:val="18"/>
          <w:szCs w:val="18"/>
        </w:rPr>
        <w:t>.</w:t>
      </w:r>
    </w:p>
    <w:p w14:paraId="619E0E08" w14:textId="4E0CA1F8" w:rsidR="00A26089" w:rsidRDefault="00A26089" w:rsidP="00305850">
      <w:pPr>
        <w:widowControl/>
        <w:numPr>
          <w:ilvl w:val="0"/>
          <w:numId w:val="70"/>
        </w:numPr>
        <w:suppressAutoHyphens w:val="0"/>
        <w:autoSpaceDN/>
        <w:spacing w:after="0" w:line="276" w:lineRule="auto"/>
        <w:jc w:val="both"/>
        <w:textAlignment w:val="auto"/>
        <w:rPr>
          <w:rFonts w:ascii="Univerza Sans" w:eastAsia="Calibri" w:hAnsi="Univerza Sans" w:cs="Arial"/>
          <w:kern w:val="0"/>
          <w:sz w:val="18"/>
          <w:szCs w:val="18"/>
        </w:rPr>
      </w:pPr>
      <w:r w:rsidRPr="00A26089">
        <w:rPr>
          <w:rFonts w:ascii="Univerza Sans" w:eastAsia="Calibri" w:hAnsi="Univerza Sans" w:cs="Arial"/>
          <w:kern w:val="0"/>
          <w:sz w:val="18"/>
          <w:szCs w:val="18"/>
        </w:rPr>
        <w:t xml:space="preserve">Strinjamo se, da naročnik ni zavezan sprejeti nobene od ponudb, ki jih je prejel, ter da v primeru odstopa naročnika od izvajanja </w:t>
      </w:r>
      <w:r>
        <w:rPr>
          <w:rFonts w:ascii="Univerza Sans" w:eastAsia="Calibri" w:hAnsi="Univerza Sans" w:cs="Arial"/>
          <w:kern w:val="0"/>
          <w:sz w:val="18"/>
          <w:szCs w:val="18"/>
        </w:rPr>
        <w:t xml:space="preserve">javnega </w:t>
      </w:r>
      <w:r w:rsidRPr="00A26089">
        <w:rPr>
          <w:rFonts w:ascii="Univerza Sans" w:eastAsia="Calibri" w:hAnsi="Univerza Sans" w:cs="Arial"/>
          <w:kern w:val="0"/>
          <w:sz w:val="18"/>
          <w:szCs w:val="18"/>
        </w:rPr>
        <w:t>naročila ponudnikom ne bodo povrnjeni nobeni stroški v zvezi z izdelavo ponudb.</w:t>
      </w:r>
    </w:p>
    <w:p w14:paraId="793989F3" w14:textId="6D9AA84A" w:rsidR="00C94F4D" w:rsidRPr="00735873" w:rsidRDefault="00C94F4D" w:rsidP="00305850">
      <w:pPr>
        <w:widowControl/>
        <w:numPr>
          <w:ilvl w:val="0"/>
          <w:numId w:val="70"/>
        </w:numPr>
        <w:suppressAutoHyphens w:val="0"/>
        <w:autoSpaceDN/>
        <w:spacing w:after="0" w:line="276" w:lineRule="auto"/>
        <w:jc w:val="both"/>
        <w:textAlignment w:val="auto"/>
        <w:rPr>
          <w:rFonts w:ascii="Univerza Sans" w:eastAsia="Calibri" w:hAnsi="Univerza Sans" w:cs="Arial"/>
          <w:kern w:val="0"/>
          <w:sz w:val="18"/>
          <w:szCs w:val="18"/>
        </w:rPr>
      </w:pPr>
      <w:r>
        <w:rPr>
          <w:rFonts w:ascii="Univerza Sans" w:eastAsia="Calibri" w:hAnsi="Univerza Sans" w:cs="Arial"/>
          <w:kern w:val="0"/>
          <w:sz w:val="18"/>
          <w:szCs w:val="18"/>
        </w:rPr>
        <w:t>Ponujena oprema izpolnjuje vse tehnične zahteve naročnika.</w:t>
      </w:r>
    </w:p>
    <w:p w14:paraId="4706D008" w14:textId="465D2627" w:rsidR="00A26089" w:rsidRPr="00735873" w:rsidRDefault="00A26089" w:rsidP="00305850">
      <w:pPr>
        <w:widowControl/>
        <w:numPr>
          <w:ilvl w:val="0"/>
          <w:numId w:val="70"/>
        </w:numPr>
        <w:suppressAutoHyphens w:val="0"/>
        <w:autoSpaceDN/>
        <w:spacing w:after="0" w:line="276" w:lineRule="auto"/>
        <w:jc w:val="both"/>
        <w:textAlignment w:val="auto"/>
        <w:rPr>
          <w:rFonts w:ascii="Univerza Sans" w:eastAsia="Calibri" w:hAnsi="Univerza Sans" w:cs="Arial"/>
          <w:kern w:val="0"/>
          <w:sz w:val="18"/>
          <w:szCs w:val="18"/>
        </w:rPr>
      </w:pPr>
      <w:r w:rsidRPr="00A26089">
        <w:rPr>
          <w:rFonts w:ascii="Univerza Sans" w:eastAsia="Calibri" w:hAnsi="Univerza Sans" w:cs="Arial"/>
          <w:kern w:val="0"/>
          <w:sz w:val="18"/>
          <w:szCs w:val="18"/>
        </w:rPr>
        <w:t xml:space="preserve">Ponudbena cena je fiksna in nespremenljiva do končanja vseh pogodbenih del ter vključuje vse stroške, davke, prispevke in druge dajatve v skladu z razpisno dokumentacijo in pogodbo. </w:t>
      </w:r>
    </w:p>
    <w:p w14:paraId="23286B5E" w14:textId="6ED1C292" w:rsidR="00F65C7A" w:rsidRPr="00735873" w:rsidRDefault="00F65C7A" w:rsidP="00305850">
      <w:pPr>
        <w:widowControl/>
        <w:numPr>
          <w:ilvl w:val="0"/>
          <w:numId w:val="70"/>
        </w:numPr>
        <w:suppressAutoHyphens w:val="0"/>
        <w:autoSpaceDN/>
        <w:spacing w:after="0" w:line="276" w:lineRule="auto"/>
        <w:jc w:val="both"/>
        <w:textAlignment w:val="auto"/>
        <w:rPr>
          <w:rFonts w:ascii="Univerza Sans" w:eastAsia="Calibri" w:hAnsi="Univerza Sans" w:cs="Arial"/>
          <w:kern w:val="0"/>
          <w:sz w:val="18"/>
          <w:szCs w:val="18"/>
        </w:rPr>
      </w:pPr>
      <w:r w:rsidRPr="00F65C7A">
        <w:rPr>
          <w:rFonts w:ascii="Univerza Sans" w:eastAsia="Calibri" w:hAnsi="Univerza Sans" w:cs="Arial"/>
          <w:kern w:val="0"/>
          <w:sz w:val="18"/>
          <w:szCs w:val="18"/>
        </w:rPr>
        <w:t>Plačilni pogoji</w:t>
      </w:r>
      <w:r>
        <w:rPr>
          <w:rFonts w:ascii="Univerza Sans" w:eastAsia="Calibri" w:hAnsi="Univerza Sans" w:cs="Arial"/>
          <w:kern w:val="0"/>
          <w:sz w:val="18"/>
          <w:szCs w:val="18"/>
        </w:rPr>
        <w:t xml:space="preserve">, </w:t>
      </w:r>
      <w:r w:rsidRPr="00F65C7A">
        <w:rPr>
          <w:rFonts w:ascii="Univerza Sans" w:eastAsia="Calibri" w:hAnsi="Univerza Sans" w:cs="Arial"/>
          <w:kern w:val="0"/>
          <w:sz w:val="18"/>
          <w:szCs w:val="18"/>
        </w:rPr>
        <w:t>rok za izvedbo in dokončanje del</w:t>
      </w:r>
      <w:r>
        <w:rPr>
          <w:rFonts w:ascii="Univerza Sans" w:eastAsia="Calibri" w:hAnsi="Univerza Sans" w:cs="Arial"/>
          <w:kern w:val="0"/>
          <w:sz w:val="18"/>
          <w:szCs w:val="18"/>
        </w:rPr>
        <w:t>, garancijski roki</w:t>
      </w:r>
      <w:r w:rsidR="00C94F4D">
        <w:rPr>
          <w:rFonts w:ascii="Univerza Sans" w:eastAsia="Calibri" w:hAnsi="Univerza Sans" w:cs="Arial"/>
          <w:kern w:val="0"/>
          <w:sz w:val="18"/>
          <w:szCs w:val="18"/>
        </w:rPr>
        <w:t xml:space="preserve"> in ostale zahteve naročnika </w:t>
      </w:r>
      <w:r w:rsidRPr="00F65C7A">
        <w:rPr>
          <w:rFonts w:ascii="Univerza Sans" w:eastAsia="Calibri" w:hAnsi="Univerza Sans" w:cs="Arial"/>
          <w:kern w:val="0"/>
          <w:sz w:val="18"/>
          <w:szCs w:val="18"/>
        </w:rPr>
        <w:t>so razvidni iz pogodbe ter razpisne dokumentacije in jih v celoti sprejemamo.</w:t>
      </w:r>
    </w:p>
    <w:p w14:paraId="35F447CF" w14:textId="1E37BA8E" w:rsidR="00305850" w:rsidRPr="00C94F4D" w:rsidRDefault="00C94F4D" w:rsidP="00C94F4D">
      <w:pPr>
        <w:widowControl/>
        <w:numPr>
          <w:ilvl w:val="0"/>
          <w:numId w:val="70"/>
        </w:numPr>
        <w:suppressAutoHyphens w:val="0"/>
        <w:autoSpaceDN/>
        <w:spacing w:after="0" w:line="276" w:lineRule="auto"/>
        <w:jc w:val="both"/>
        <w:textAlignment w:val="auto"/>
        <w:rPr>
          <w:rFonts w:ascii="Univerza Sans" w:eastAsia="Calibri" w:hAnsi="Univerza Sans" w:cs="Arial"/>
          <w:kern w:val="0"/>
          <w:sz w:val="18"/>
          <w:szCs w:val="18"/>
        </w:rPr>
      </w:pPr>
      <w:r>
        <w:rPr>
          <w:rFonts w:ascii="Univerza Sans" w:eastAsia="Calibri" w:hAnsi="Univerza Sans" w:cs="Arial"/>
          <w:kern w:val="0"/>
          <w:sz w:val="18"/>
          <w:szCs w:val="18"/>
        </w:rPr>
        <w:t>V garancijskem</w:t>
      </w:r>
      <w:r w:rsidR="00305850" w:rsidRPr="00E6408A">
        <w:rPr>
          <w:rFonts w:ascii="Univerza Sans" w:eastAsia="Calibri" w:hAnsi="Univerza Sans" w:cs="Arial"/>
          <w:kern w:val="0"/>
          <w:sz w:val="18"/>
          <w:szCs w:val="18"/>
        </w:rPr>
        <w:t xml:space="preserve"> </w:t>
      </w:r>
      <w:r>
        <w:rPr>
          <w:rFonts w:ascii="Univerza Sans" w:eastAsia="Calibri" w:hAnsi="Univerza Sans" w:cs="Arial"/>
          <w:kern w:val="0"/>
          <w:sz w:val="18"/>
          <w:szCs w:val="18"/>
        </w:rPr>
        <w:t>roku</w:t>
      </w:r>
      <w:r w:rsidR="00305850" w:rsidRPr="00E6408A">
        <w:rPr>
          <w:rFonts w:ascii="Univerza Sans" w:eastAsia="Calibri" w:hAnsi="Univerza Sans" w:cs="Arial"/>
          <w:kern w:val="0"/>
          <w:sz w:val="18"/>
          <w:szCs w:val="18"/>
        </w:rPr>
        <w:t xml:space="preserve"> </w:t>
      </w:r>
      <w:r>
        <w:rPr>
          <w:rFonts w:ascii="Univerza Sans" w:eastAsia="Calibri" w:hAnsi="Univerza Sans" w:cs="Arial"/>
          <w:kern w:val="0"/>
          <w:sz w:val="18"/>
          <w:szCs w:val="18"/>
        </w:rPr>
        <w:t xml:space="preserve">so </w:t>
      </w:r>
      <w:r w:rsidR="00305850" w:rsidRPr="00E6408A">
        <w:rPr>
          <w:rFonts w:ascii="Univerza Sans" w:eastAsia="Calibri" w:hAnsi="Univerza Sans" w:cs="Arial"/>
          <w:kern w:val="0"/>
          <w:sz w:val="18"/>
          <w:szCs w:val="18"/>
        </w:rPr>
        <w:t>brezplačni vsi</w:t>
      </w:r>
      <w:r w:rsidR="00305850" w:rsidRPr="00735873">
        <w:rPr>
          <w:rFonts w:ascii="Univerza Sans" w:eastAsia="Calibri" w:hAnsi="Univerza Sans" w:cs="Arial"/>
          <w:kern w:val="0"/>
          <w:sz w:val="18"/>
          <w:szCs w:val="18"/>
        </w:rPr>
        <w:t xml:space="preserve"> </w:t>
      </w:r>
      <w:r w:rsidR="00305850" w:rsidRPr="00C94F4D">
        <w:rPr>
          <w:rFonts w:ascii="Univerza Sans" w:eastAsia="Calibri" w:hAnsi="Univerza Sans" w:cs="Arial"/>
          <w:kern w:val="0"/>
          <w:sz w:val="18"/>
          <w:szCs w:val="18"/>
        </w:rPr>
        <w:t>posegi servisnega specialista v sistem in vsi deli sistema, ki bi jih bilo potrebno zamenjati z novimi.</w:t>
      </w:r>
    </w:p>
    <w:p w14:paraId="11E0B027" w14:textId="7660FF94" w:rsidR="00F65C7A" w:rsidRPr="00F65C7A" w:rsidRDefault="00F65C7A" w:rsidP="00F65C7A">
      <w:pPr>
        <w:widowControl/>
        <w:numPr>
          <w:ilvl w:val="0"/>
          <w:numId w:val="70"/>
        </w:numPr>
        <w:suppressAutoHyphens w:val="0"/>
        <w:autoSpaceDN/>
        <w:spacing w:after="0" w:line="276" w:lineRule="auto"/>
        <w:jc w:val="both"/>
        <w:textAlignment w:val="auto"/>
        <w:rPr>
          <w:rFonts w:ascii="Univerza Sans" w:eastAsia="Calibri" w:hAnsi="Univerza Sans" w:cs="Arial"/>
          <w:kern w:val="0"/>
          <w:sz w:val="18"/>
          <w:szCs w:val="18"/>
        </w:rPr>
      </w:pPr>
      <w:r w:rsidRPr="00F65C7A">
        <w:rPr>
          <w:rFonts w:ascii="Univerza Sans" w:eastAsia="Calibri" w:hAnsi="Univerza Sans" w:cs="Arial"/>
          <w:kern w:val="0"/>
          <w:sz w:val="18"/>
          <w:szCs w:val="18"/>
        </w:rPr>
        <w:t>Ponudbeno dokumentacijo smo pripravili v skladu s predpisi o varstvu pri delu, zaposlovanju in delovnih pogojih, ki veljajo v Republiki Sloveniji. Svoje pogodbene obveznosti bomo izpolnili po navodilih naročnika in predpisi</w:t>
      </w:r>
      <w:r>
        <w:rPr>
          <w:rFonts w:ascii="Univerza Sans" w:eastAsia="Calibri" w:hAnsi="Univerza Sans" w:cs="Arial"/>
          <w:kern w:val="0"/>
          <w:sz w:val="18"/>
          <w:szCs w:val="18"/>
        </w:rPr>
        <w:t>h</w:t>
      </w:r>
      <w:r w:rsidRPr="00F65C7A">
        <w:rPr>
          <w:rFonts w:ascii="Univerza Sans" w:eastAsia="Calibri" w:hAnsi="Univerza Sans" w:cs="Arial"/>
          <w:kern w:val="0"/>
          <w:sz w:val="18"/>
          <w:szCs w:val="18"/>
        </w:rPr>
        <w:t xml:space="preserve"> o varstvu pri delu, zaposlovanju in delovnih pogojih, ki veljajo v Republiki Sloveniji.</w:t>
      </w:r>
    </w:p>
    <w:p w14:paraId="73D29022" w14:textId="4EF25716" w:rsidR="00F65C7A" w:rsidRDefault="00F65C7A" w:rsidP="00F65C7A">
      <w:pPr>
        <w:widowControl/>
        <w:numPr>
          <w:ilvl w:val="0"/>
          <w:numId w:val="70"/>
        </w:numPr>
        <w:suppressAutoHyphens w:val="0"/>
        <w:autoSpaceDN/>
        <w:spacing w:after="0" w:line="276" w:lineRule="auto"/>
        <w:jc w:val="both"/>
        <w:textAlignment w:val="auto"/>
        <w:rPr>
          <w:rFonts w:ascii="Univerza Sans" w:eastAsia="Calibri" w:hAnsi="Univerza Sans" w:cs="Arial"/>
          <w:kern w:val="0"/>
          <w:sz w:val="18"/>
          <w:szCs w:val="18"/>
        </w:rPr>
      </w:pPr>
      <w:r w:rsidRPr="00F65C7A">
        <w:rPr>
          <w:rFonts w:ascii="Univerza Sans" w:eastAsia="Calibri" w:hAnsi="Univerza Sans" w:cs="Arial"/>
          <w:kern w:val="0"/>
          <w:sz w:val="18"/>
          <w:szCs w:val="18"/>
        </w:rPr>
        <w:t>Z oddajo ponudbe se zavezujemo, da bomo kot izbrani ponudnik v skladu z določbami razpisne dokumentacije naročniku izročili zahtevano finančno zavarovanje za dobro izvedbo pogodbenih obveznosti in finančno zavarovanje za odpravo napak v garancijskem roku.</w:t>
      </w:r>
    </w:p>
    <w:p w14:paraId="5464DDF0" w14:textId="1179379A" w:rsidR="00264236" w:rsidRPr="00F65C7A" w:rsidRDefault="00264236" w:rsidP="00F65C7A">
      <w:pPr>
        <w:widowControl/>
        <w:numPr>
          <w:ilvl w:val="0"/>
          <w:numId w:val="70"/>
        </w:numPr>
        <w:suppressAutoHyphens w:val="0"/>
        <w:autoSpaceDN/>
        <w:spacing w:after="0" w:line="276" w:lineRule="auto"/>
        <w:jc w:val="both"/>
        <w:textAlignment w:val="auto"/>
        <w:rPr>
          <w:rFonts w:ascii="Univerza Sans" w:eastAsia="Calibri" w:hAnsi="Univerza Sans" w:cs="Arial"/>
          <w:kern w:val="0"/>
          <w:sz w:val="18"/>
          <w:szCs w:val="18"/>
        </w:rPr>
      </w:pPr>
      <w:r>
        <w:rPr>
          <w:rFonts w:ascii="Univerza Sans" w:eastAsia="Calibri" w:hAnsi="Univerza Sans" w:cs="Arial"/>
          <w:kern w:val="0"/>
          <w:sz w:val="18"/>
          <w:szCs w:val="18"/>
        </w:rPr>
        <w:t>Strinjamo se, da morebitna sprememba našega</w:t>
      </w:r>
      <w:r w:rsidRPr="00264236">
        <w:rPr>
          <w:rFonts w:ascii="Univerza Sans" w:eastAsia="Calibri" w:hAnsi="Univerza Sans" w:cs="Arial"/>
          <w:kern w:val="0"/>
          <w:sz w:val="18"/>
          <w:szCs w:val="18"/>
        </w:rPr>
        <w:t xml:space="preserve"> davčnega statusa dobavitelja (presežen znesek </w:t>
      </w:r>
      <w:r w:rsidR="003C4B95">
        <w:rPr>
          <w:rFonts w:ascii="Univerza Sans" w:eastAsia="Calibri" w:hAnsi="Univerza Sans" w:cs="Arial"/>
          <w:kern w:val="0"/>
          <w:sz w:val="18"/>
          <w:szCs w:val="18"/>
        </w:rPr>
        <w:t>6</w:t>
      </w:r>
      <w:r w:rsidRPr="00264236">
        <w:rPr>
          <w:rFonts w:ascii="Univerza Sans" w:eastAsia="Calibri" w:hAnsi="Univerza Sans" w:cs="Arial"/>
          <w:kern w:val="0"/>
          <w:sz w:val="18"/>
          <w:szCs w:val="18"/>
        </w:rPr>
        <w:t xml:space="preserve">0.000,00 EUR v obdobju zadnjih 12 mesecev) po roku za oddajo ponudb do sklenitve pogodbe ali v času izvajanja pogodbe ne vpliva na </w:t>
      </w:r>
      <w:r>
        <w:rPr>
          <w:rFonts w:ascii="Univerza Sans" w:eastAsia="Calibri" w:hAnsi="Univerza Sans" w:cs="Arial"/>
          <w:kern w:val="0"/>
          <w:sz w:val="18"/>
          <w:szCs w:val="18"/>
        </w:rPr>
        <w:t>našo ponudbeno ceno (oziroma v primeru, da bomo izbrani za izvedbo javnega naročila, na pogodbeno ceno)</w:t>
      </w:r>
      <w:r w:rsidRPr="00264236">
        <w:rPr>
          <w:rFonts w:ascii="Univerza Sans" w:eastAsia="Calibri" w:hAnsi="Univerza Sans" w:cs="Arial"/>
          <w:kern w:val="0"/>
          <w:sz w:val="18"/>
          <w:szCs w:val="18"/>
        </w:rPr>
        <w:t xml:space="preserve">, temveč le na </w:t>
      </w:r>
      <w:r>
        <w:rPr>
          <w:rFonts w:ascii="Univerza Sans" w:eastAsia="Calibri" w:hAnsi="Univerza Sans" w:cs="Arial"/>
          <w:kern w:val="0"/>
          <w:sz w:val="18"/>
          <w:szCs w:val="18"/>
        </w:rPr>
        <w:t>našo</w:t>
      </w:r>
      <w:r w:rsidRPr="00264236">
        <w:rPr>
          <w:rFonts w:ascii="Univerza Sans" w:eastAsia="Calibri" w:hAnsi="Univerza Sans" w:cs="Arial"/>
          <w:kern w:val="0"/>
          <w:sz w:val="18"/>
          <w:szCs w:val="18"/>
        </w:rPr>
        <w:t xml:space="preserve"> dolžnost v zvezi z obračunavanjem in plačevanjem DDV.</w:t>
      </w:r>
    </w:p>
    <w:p w14:paraId="0229A374" w14:textId="1C71FB56" w:rsidR="00305850" w:rsidRPr="00264236" w:rsidRDefault="00F65C7A" w:rsidP="00264236">
      <w:pPr>
        <w:widowControl/>
        <w:numPr>
          <w:ilvl w:val="0"/>
          <w:numId w:val="70"/>
        </w:numPr>
        <w:suppressAutoHyphens w:val="0"/>
        <w:autoSpaceDN/>
        <w:spacing w:after="0" w:line="276" w:lineRule="auto"/>
        <w:jc w:val="both"/>
        <w:textAlignment w:val="auto"/>
        <w:rPr>
          <w:rFonts w:ascii="Univerza Sans" w:eastAsia="Calibri" w:hAnsi="Univerza Sans" w:cs="Arial"/>
          <w:kern w:val="0"/>
          <w:sz w:val="18"/>
          <w:szCs w:val="18"/>
        </w:rPr>
      </w:pPr>
      <w:r w:rsidRPr="006447E7">
        <w:rPr>
          <w:rFonts w:ascii="Univerza Sans" w:eastAsia="Calibri" w:hAnsi="Univerza Sans" w:cs="Arial"/>
          <w:kern w:val="0"/>
          <w:sz w:val="18"/>
          <w:szCs w:val="18"/>
        </w:rPr>
        <w:lastRenderedPageBreak/>
        <w:t>V celoti sprejemamo vse pogoje v zvezi z oddajo javnega naročila, navedene v razpisni dokumentaciji, pod katerimi dajemo svojo ponudbo. Soglašamo, da bodo ti pogoji v celoti sestavni del pogodbe, ki ne more biti kontradiktorna tem pogojem.</w:t>
      </w:r>
    </w:p>
    <w:p w14:paraId="12705396" w14:textId="2C60117E" w:rsidR="00305850" w:rsidRPr="00735873" w:rsidRDefault="00305850" w:rsidP="00305850">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735873">
        <w:rPr>
          <w:rFonts w:ascii="Univerza Sans" w:eastAsia="Calibri" w:hAnsi="Univerza Sans" w:cs="Arial"/>
          <w:b/>
          <w:kern w:val="0"/>
          <w:sz w:val="18"/>
          <w:szCs w:val="18"/>
        </w:rPr>
        <w:t xml:space="preserve">Pod kazensko in materialno odgovornostjo izjavljamo, da so navedeni podatki </w:t>
      </w:r>
      <w:r w:rsidR="00C94F4D">
        <w:rPr>
          <w:rFonts w:ascii="Univerza Sans" w:eastAsia="Calibri" w:hAnsi="Univerza Sans" w:cs="Arial"/>
          <w:b/>
          <w:kern w:val="0"/>
          <w:sz w:val="18"/>
          <w:szCs w:val="18"/>
        </w:rPr>
        <w:t xml:space="preserve">v naši ponudbi </w:t>
      </w:r>
      <w:r w:rsidRPr="00735873">
        <w:rPr>
          <w:rFonts w:ascii="Univerza Sans" w:eastAsia="Calibri" w:hAnsi="Univerza Sans" w:cs="Arial"/>
          <w:b/>
          <w:kern w:val="0"/>
          <w:sz w:val="18"/>
          <w:szCs w:val="18"/>
        </w:rPr>
        <w:t>točni in resnični.</w:t>
      </w:r>
    </w:p>
    <w:p w14:paraId="7A436F0B" w14:textId="372007F6" w:rsidR="00305850" w:rsidRPr="00735873" w:rsidRDefault="00305850" w:rsidP="00305850">
      <w:pPr>
        <w:widowControl/>
        <w:suppressAutoHyphens w:val="0"/>
        <w:autoSpaceDN/>
        <w:spacing w:after="0" w:line="276" w:lineRule="auto"/>
        <w:jc w:val="both"/>
        <w:textAlignment w:val="auto"/>
        <w:rPr>
          <w:rFonts w:ascii="Univerza Sans" w:eastAsia="Calibri" w:hAnsi="Univerza Sans" w:cs="Arial"/>
          <w:kern w:val="0"/>
          <w:sz w:val="18"/>
          <w:szCs w:val="18"/>
        </w:rPr>
      </w:pPr>
      <w:r w:rsidRPr="0024171F">
        <w:rPr>
          <w:rFonts w:ascii="Univerza Sans" w:eastAsia="Calibri" w:hAnsi="Univerza Sans" w:cs="Arial"/>
          <w:kern w:val="0"/>
          <w:sz w:val="18"/>
          <w:szCs w:val="18"/>
        </w:rPr>
        <w:t xml:space="preserve">Ponudnik mora </w:t>
      </w:r>
      <w:r w:rsidR="00C94F4D" w:rsidRPr="0024171F">
        <w:rPr>
          <w:rFonts w:ascii="Univerza Sans" w:eastAsia="Calibri" w:hAnsi="Univerza Sans" w:cs="Arial"/>
          <w:kern w:val="0"/>
          <w:sz w:val="18"/>
          <w:szCs w:val="18"/>
        </w:rPr>
        <w:t>temu obrazcu</w:t>
      </w:r>
      <w:r w:rsidRPr="0024171F">
        <w:rPr>
          <w:rFonts w:ascii="Univerza Sans" w:eastAsia="Calibri" w:hAnsi="Univerza Sans" w:cs="Arial"/>
          <w:kern w:val="0"/>
          <w:sz w:val="18"/>
          <w:szCs w:val="18"/>
        </w:rPr>
        <w:t xml:space="preserve"> priložiti </w:t>
      </w:r>
      <w:bookmarkStart w:id="3" w:name="_Hlk188226150"/>
      <w:r w:rsidRPr="0024171F">
        <w:rPr>
          <w:rFonts w:ascii="Univerza Sans" w:eastAsia="Calibri" w:hAnsi="Univerza Sans" w:cs="Arial"/>
          <w:kern w:val="0"/>
          <w:sz w:val="18"/>
          <w:szCs w:val="18"/>
        </w:rPr>
        <w:t xml:space="preserve">tehnično </w:t>
      </w:r>
      <w:r w:rsidR="0024171F" w:rsidRPr="0024171F">
        <w:rPr>
          <w:rFonts w:ascii="Univerza Sans" w:eastAsia="Calibri" w:hAnsi="Univerza Sans" w:cs="Arial"/>
          <w:kern w:val="0"/>
          <w:sz w:val="18"/>
          <w:szCs w:val="18"/>
        </w:rPr>
        <w:t>dokumentacijo</w:t>
      </w:r>
      <w:r w:rsidR="006447E7" w:rsidRPr="0024171F">
        <w:rPr>
          <w:rFonts w:ascii="Univerza Sans" w:eastAsia="Calibri" w:hAnsi="Univerza Sans" w:cs="Arial"/>
          <w:kern w:val="0"/>
          <w:sz w:val="18"/>
          <w:szCs w:val="18"/>
        </w:rPr>
        <w:t xml:space="preserve"> ponujene opreme (npr. kataloški oz. </w:t>
      </w:r>
      <w:proofErr w:type="spellStart"/>
      <w:r w:rsidR="006447E7" w:rsidRPr="0024171F">
        <w:rPr>
          <w:rFonts w:ascii="Univerza Sans" w:eastAsia="Calibri" w:hAnsi="Univerza Sans" w:cs="Arial"/>
          <w:kern w:val="0"/>
          <w:sz w:val="18"/>
          <w:szCs w:val="18"/>
        </w:rPr>
        <w:t>prospektni</w:t>
      </w:r>
      <w:proofErr w:type="spellEnd"/>
      <w:r w:rsidR="006447E7" w:rsidRPr="0024171F">
        <w:rPr>
          <w:rFonts w:ascii="Univerza Sans" w:eastAsia="Calibri" w:hAnsi="Univerza Sans" w:cs="Arial"/>
          <w:kern w:val="0"/>
          <w:sz w:val="18"/>
          <w:szCs w:val="18"/>
        </w:rPr>
        <w:t xml:space="preserve"> material, </w:t>
      </w:r>
      <w:r w:rsidRPr="0024171F">
        <w:rPr>
          <w:rFonts w:ascii="Univerza Sans" w:eastAsia="Calibri" w:hAnsi="Univerza Sans" w:cs="Arial"/>
          <w:kern w:val="0"/>
          <w:sz w:val="18"/>
          <w:szCs w:val="18"/>
        </w:rPr>
        <w:t>certifikate, opis opreme, fotografije ponujene opreme</w:t>
      </w:r>
      <w:r w:rsidR="006447E7" w:rsidRPr="0024171F">
        <w:rPr>
          <w:rFonts w:ascii="Univerza Sans" w:eastAsia="Calibri" w:hAnsi="Univerza Sans" w:cs="Arial"/>
          <w:kern w:val="0"/>
          <w:sz w:val="18"/>
          <w:szCs w:val="18"/>
        </w:rPr>
        <w:t xml:space="preserve"> ipd.) iz katere je jasno razvidna</w:t>
      </w:r>
      <w:r w:rsidR="006447E7" w:rsidRPr="0024171F">
        <w:t xml:space="preserve"> </w:t>
      </w:r>
      <w:r w:rsidR="006447E7" w:rsidRPr="0024171F">
        <w:rPr>
          <w:rFonts w:ascii="Univerza Sans" w:eastAsia="Calibri" w:hAnsi="Univerza Sans" w:cs="Arial"/>
          <w:kern w:val="0"/>
          <w:sz w:val="18"/>
          <w:szCs w:val="18"/>
        </w:rPr>
        <w:t>ponujena oprema in izpolnjevanje tehničnih zahtev naročnika.</w:t>
      </w:r>
      <w:bookmarkEnd w:id="3"/>
    </w:p>
    <w:p w14:paraId="0807E9C4" w14:textId="0FD7223D" w:rsidR="00305850" w:rsidRDefault="00305850" w:rsidP="00305850">
      <w:pPr>
        <w:widowControl/>
        <w:suppressAutoHyphens w:val="0"/>
        <w:autoSpaceDN/>
        <w:spacing w:before="240" w:after="200" w:line="240" w:lineRule="auto"/>
        <w:jc w:val="both"/>
        <w:textAlignment w:val="auto"/>
        <w:rPr>
          <w:rFonts w:ascii="Univerza Sans" w:eastAsia="Calibri" w:hAnsi="Univerza Sans" w:cs="Times New Roman"/>
          <w:kern w:val="0"/>
          <w:sz w:val="18"/>
          <w:szCs w:val="18"/>
        </w:rPr>
      </w:pPr>
      <w:r w:rsidRPr="00735873">
        <w:rPr>
          <w:rFonts w:ascii="Univerza Sans" w:eastAsia="Calibri" w:hAnsi="Univerza Sans" w:cs="Times New Roman"/>
          <w:kern w:val="0"/>
          <w:sz w:val="18"/>
          <w:szCs w:val="18"/>
        </w:rPr>
        <w:t>Obrazec se naloži v zavihek »Predračun« v aplikaciji e-JN</w:t>
      </w:r>
      <w:r w:rsidR="006447E7">
        <w:rPr>
          <w:rFonts w:ascii="Univerza Sans" w:eastAsia="Calibri" w:hAnsi="Univerza Sans" w:cs="Times New Roman"/>
          <w:kern w:val="0"/>
          <w:sz w:val="18"/>
          <w:szCs w:val="18"/>
        </w:rPr>
        <w:t>, tehnična dokumentacija pa v razdelek »</w:t>
      </w:r>
      <w:r w:rsidR="00E747BF">
        <w:rPr>
          <w:rFonts w:ascii="Univerza Sans" w:eastAsia="Calibri" w:hAnsi="Univerza Sans" w:cs="Times New Roman"/>
          <w:kern w:val="0"/>
          <w:sz w:val="18"/>
          <w:szCs w:val="18"/>
        </w:rPr>
        <w:t>Druge priloge</w:t>
      </w:r>
      <w:r w:rsidR="006447E7">
        <w:rPr>
          <w:rFonts w:ascii="Univerza Sans" w:eastAsia="Calibri" w:hAnsi="Univerza Sans" w:cs="Times New Roman"/>
          <w:kern w:val="0"/>
          <w:sz w:val="18"/>
          <w:szCs w:val="18"/>
        </w:rPr>
        <w:t>«.</w:t>
      </w:r>
    </w:p>
    <w:p w14:paraId="13479B8F" w14:textId="53C277B6" w:rsidR="00BC0307" w:rsidRPr="00735873" w:rsidRDefault="00BC0307" w:rsidP="00305850">
      <w:pPr>
        <w:widowControl/>
        <w:suppressAutoHyphens w:val="0"/>
        <w:autoSpaceDN/>
        <w:spacing w:before="240" w:after="200" w:line="240" w:lineRule="auto"/>
        <w:jc w:val="both"/>
        <w:textAlignment w:val="auto"/>
        <w:rPr>
          <w:rFonts w:ascii="Univerza Sans" w:eastAsia="Calibri" w:hAnsi="Univerza Sans" w:cs="Times New Roman"/>
          <w:kern w:val="0"/>
          <w:sz w:val="18"/>
          <w:szCs w:val="18"/>
        </w:rPr>
      </w:pPr>
      <w:r>
        <w:rPr>
          <w:rFonts w:ascii="Univerza Sans" w:eastAsia="Calibri" w:hAnsi="Univerza Sans" w:cs="Times New Roman"/>
          <w:kern w:val="0"/>
          <w:sz w:val="18"/>
          <w:szCs w:val="18"/>
        </w:rPr>
        <w:t>Priloga: Podrobni ponudbeni predračun (</w:t>
      </w:r>
      <w:proofErr w:type="spellStart"/>
      <w:r>
        <w:rPr>
          <w:rFonts w:ascii="Univerza Sans" w:eastAsia="Calibri" w:hAnsi="Univerza Sans" w:cs="Times New Roman"/>
          <w:kern w:val="0"/>
          <w:sz w:val="18"/>
          <w:szCs w:val="18"/>
        </w:rPr>
        <w:t>o.p</w:t>
      </w:r>
      <w:proofErr w:type="spellEnd"/>
      <w:r>
        <w:rPr>
          <w:rFonts w:ascii="Univerza Sans" w:eastAsia="Calibri" w:hAnsi="Univerza Sans" w:cs="Times New Roman"/>
          <w:kern w:val="0"/>
          <w:sz w:val="18"/>
          <w:szCs w:val="18"/>
        </w:rPr>
        <w:t xml:space="preserve">. </w:t>
      </w:r>
      <w:bookmarkStart w:id="4" w:name="_Hlk188252895"/>
      <w:r>
        <w:rPr>
          <w:rFonts w:ascii="Univerza Sans" w:eastAsia="Calibri" w:hAnsi="Univerza Sans" w:cs="Times New Roman"/>
          <w:kern w:val="0"/>
          <w:sz w:val="18"/>
          <w:szCs w:val="18"/>
        </w:rPr>
        <w:t xml:space="preserve">obrazec se naloži </w:t>
      </w:r>
      <w:r w:rsidRPr="00BC0307">
        <w:rPr>
          <w:rFonts w:ascii="Univerza Sans" w:eastAsia="Calibri" w:hAnsi="Univerza Sans" w:cs="Times New Roman"/>
          <w:kern w:val="0"/>
          <w:sz w:val="18"/>
          <w:szCs w:val="18"/>
        </w:rPr>
        <w:t>v zavihek »</w:t>
      </w:r>
      <w:r w:rsidR="00E747BF">
        <w:rPr>
          <w:rFonts w:ascii="Univerza Sans" w:eastAsia="Calibri" w:hAnsi="Univerza Sans" w:cs="Times New Roman"/>
          <w:kern w:val="0"/>
          <w:sz w:val="18"/>
          <w:szCs w:val="18"/>
        </w:rPr>
        <w:t>Druge priloge</w:t>
      </w:r>
      <w:r w:rsidRPr="00BC0307">
        <w:rPr>
          <w:rFonts w:ascii="Univerza Sans" w:eastAsia="Calibri" w:hAnsi="Univerza Sans" w:cs="Times New Roman"/>
          <w:kern w:val="0"/>
          <w:sz w:val="18"/>
          <w:szCs w:val="18"/>
        </w:rPr>
        <w:t>« v aplikaciji e-JN</w:t>
      </w:r>
      <w:bookmarkEnd w:id="4"/>
      <w:r>
        <w:rPr>
          <w:rFonts w:ascii="Univerza Sans" w:eastAsia="Calibri" w:hAnsi="Univerza Sans" w:cs="Times New Roman"/>
          <w:kern w:val="0"/>
          <w:sz w:val="18"/>
          <w:szCs w:val="18"/>
        </w:rPr>
        <w:t>).</w:t>
      </w:r>
    </w:p>
    <w:p w14:paraId="329FC5EB" w14:textId="77777777" w:rsidR="00305850" w:rsidRPr="00735873" w:rsidRDefault="00305850" w:rsidP="00305850">
      <w:pPr>
        <w:widowControl/>
        <w:suppressAutoHyphens w:val="0"/>
        <w:autoSpaceDN/>
        <w:spacing w:before="240" w:after="200" w:line="240" w:lineRule="auto"/>
        <w:jc w:val="both"/>
        <w:textAlignment w:val="auto"/>
        <w:rPr>
          <w:rFonts w:ascii="Univerza Sans" w:eastAsia="Calibri" w:hAnsi="Univerza Sans" w:cs="Times New Roman"/>
          <w:kern w:val="0"/>
          <w:sz w:val="18"/>
          <w:szCs w:val="18"/>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991"/>
        <w:gridCol w:w="3001"/>
      </w:tblGrid>
      <w:tr w:rsidR="00305850" w:rsidRPr="00735873" w14:paraId="3FC01DDD" w14:textId="77777777" w:rsidTr="000252E2">
        <w:trPr>
          <w:trHeight w:val="770"/>
        </w:trPr>
        <w:tc>
          <w:tcPr>
            <w:tcW w:w="2881" w:type="dxa"/>
            <w:tcBorders>
              <w:bottom w:val="single" w:sz="4" w:space="0" w:color="auto"/>
            </w:tcBorders>
            <w:vAlign w:val="bottom"/>
          </w:tcPr>
          <w:p w14:paraId="36788750" w14:textId="77777777" w:rsidR="00305850" w:rsidRPr="00735873" w:rsidRDefault="00305850" w:rsidP="00305850">
            <w:pPr>
              <w:widowControl/>
              <w:suppressAutoHyphens w:val="0"/>
              <w:autoSpaceDN/>
              <w:spacing w:after="200" w:line="276" w:lineRule="auto"/>
              <w:textAlignment w:val="auto"/>
              <w:rPr>
                <w:rFonts w:ascii="Univerza Sans" w:hAnsi="Univerza Sans"/>
                <w:kern w:val="0"/>
                <w:sz w:val="18"/>
                <w:szCs w:val="18"/>
              </w:rPr>
            </w:pPr>
            <w:r w:rsidRPr="00735873">
              <w:rPr>
                <w:rFonts w:ascii="Univerza Sans" w:hAnsi="Univerza Sans"/>
                <w:kern w:val="0"/>
                <w:sz w:val="18"/>
                <w:szCs w:val="18"/>
              </w:rPr>
              <w:t>Datum:</w:t>
            </w:r>
            <w:r w:rsidRPr="00735873">
              <w:rPr>
                <w:rFonts w:ascii="Univerza Sans" w:hAnsi="Univerza Sans"/>
                <w:kern w:val="0"/>
                <w:sz w:val="18"/>
                <w:szCs w:val="18"/>
              </w:rPr>
              <w:br/>
            </w:r>
          </w:p>
        </w:tc>
        <w:tc>
          <w:tcPr>
            <w:tcW w:w="2991" w:type="dxa"/>
          </w:tcPr>
          <w:p w14:paraId="48EBD1B7" w14:textId="77777777" w:rsidR="00305850" w:rsidRPr="00735873" w:rsidRDefault="00305850" w:rsidP="00305850">
            <w:pPr>
              <w:widowControl/>
              <w:suppressAutoHyphens w:val="0"/>
              <w:autoSpaceDN/>
              <w:spacing w:after="240" w:line="276" w:lineRule="auto"/>
              <w:jc w:val="center"/>
              <w:textAlignment w:val="auto"/>
              <w:rPr>
                <w:rFonts w:ascii="Univerza Sans" w:hAnsi="Univerza Sans"/>
                <w:kern w:val="0"/>
                <w:sz w:val="18"/>
                <w:szCs w:val="18"/>
              </w:rPr>
            </w:pPr>
            <w:r w:rsidRPr="00735873">
              <w:rPr>
                <w:rFonts w:ascii="Univerza Sans" w:hAnsi="Univerza Sans"/>
                <w:kern w:val="0"/>
                <w:sz w:val="18"/>
                <w:szCs w:val="18"/>
              </w:rPr>
              <w:t>Žig:</w:t>
            </w:r>
          </w:p>
        </w:tc>
        <w:tc>
          <w:tcPr>
            <w:tcW w:w="3001" w:type="dxa"/>
            <w:tcBorders>
              <w:bottom w:val="single" w:sz="4" w:space="0" w:color="auto"/>
            </w:tcBorders>
          </w:tcPr>
          <w:p w14:paraId="19D94887" w14:textId="77777777" w:rsidR="00305850" w:rsidRPr="00735873" w:rsidRDefault="00305850" w:rsidP="00305850">
            <w:pPr>
              <w:widowControl/>
              <w:suppressAutoHyphens w:val="0"/>
              <w:autoSpaceDN/>
              <w:spacing w:after="0" w:line="276" w:lineRule="auto"/>
              <w:textAlignment w:val="auto"/>
              <w:rPr>
                <w:rFonts w:ascii="Univerza Sans" w:hAnsi="Univerza Sans"/>
                <w:kern w:val="0"/>
                <w:sz w:val="18"/>
                <w:szCs w:val="18"/>
              </w:rPr>
            </w:pPr>
            <w:r w:rsidRPr="00735873">
              <w:rPr>
                <w:rFonts w:ascii="Univerza Sans" w:hAnsi="Univerza Sans"/>
                <w:kern w:val="0"/>
                <w:sz w:val="18"/>
                <w:szCs w:val="18"/>
              </w:rPr>
              <w:t>Podpis:</w:t>
            </w:r>
            <w:r w:rsidRPr="00735873">
              <w:rPr>
                <w:rFonts w:ascii="Univerza Sans" w:hAnsi="Univerza Sans"/>
                <w:kern w:val="0"/>
                <w:sz w:val="18"/>
                <w:szCs w:val="18"/>
              </w:rPr>
              <w:br/>
            </w:r>
          </w:p>
        </w:tc>
      </w:tr>
      <w:bookmarkEnd w:id="0"/>
    </w:tbl>
    <w:p w14:paraId="48467150" w14:textId="77777777" w:rsidR="00305850" w:rsidRPr="00735873" w:rsidRDefault="00305850" w:rsidP="00305850">
      <w:pPr>
        <w:widowControl/>
        <w:suppressAutoHyphens w:val="0"/>
        <w:autoSpaceDN/>
        <w:spacing w:after="0" w:line="240" w:lineRule="auto"/>
        <w:jc w:val="both"/>
        <w:textAlignment w:val="auto"/>
        <w:rPr>
          <w:rFonts w:ascii="Univerza Sans" w:eastAsia="Calibri" w:hAnsi="Univerza Sans" w:cs="Times New Roman"/>
          <w:kern w:val="0"/>
          <w:sz w:val="18"/>
          <w:szCs w:val="18"/>
        </w:rPr>
      </w:pPr>
    </w:p>
    <w:p w14:paraId="5175F595" w14:textId="77777777" w:rsidR="00D14650" w:rsidRPr="00735873" w:rsidRDefault="00D14650" w:rsidP="000343E8">
      <w:pPr>
        <w:pStyle w:val="Textbody"/>
        <w:rPr>
          <w:rFonts w:ascii="Univerza Sans" w:hAnsi="Univerza Sans"/>
          <w:sz w:val="18"/>
          <w:szCs w:val="18"/>
        </w:rPr>
      </w:pPr>
    </w:p>
    <w:sectPr w:rsidR="00D14650" w:rsidRPr="00735873" w:rsidSect="006654C6">
      <w:headerReference w:type="default" r:id="rId8"/>
      <w:footerReference w:type="default" r:id="rId9"/>
      <w:headerReference w:type="first" r:id="rId10"/>
      <w:footerReference w:type="first" r:id="rId11"/>
      <w:pgSz w:w="11906" w:h="16838" w:code="9"/>
      <w:pgMar w:top="1418" w:right="1418" w:bottom="142" w:left="1418" w:header="709" w:footer="79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35656" w14:textId="77777777" w:rsidR="00761C94" w:rsidRPr="000343E8" w:rsidRDefault="00761C94">
      <w:pPr>
        <w:spacing w:after="0" w:line="240" w:lineRule="auto"/>
        <w:rPr>
          <w:sz w:val="21"/>
          <w:szCs w:val="21"/>
        </w:rPr>
      </w:pPr>
      <w:r w:rsidRPr="000343E8">
        <w:rPr>
          <w:sz w:val="21"/>
          <w:szCs w:val="21"/>
        </w:rPr>
        <w:separator/>
      </w:r>
    </w:p>
  </w:endnote>
  <w:endnote w:type="continuationSeparator" w:id="0">
    <w:p w14:paraId="35A535C4" w14:textId="77777777" w:rsidR="00761C94" w:rsidRPr="000343E8" w:rsidRDefault="00761C94">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Univerza Sans">
    <w:altName w:val="Calibri"/>
    <w:charset w:val="EE"/>
    <w:family w:val="auto"/>
    <w:pitch w:val="variable"/>
    <w:sig w:usb0="A00000FF" w:usb1="0000A4FB" w:usb2="00000020" w:usb3="00000000" w:csb0="00000093"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8230A" w14:textId="77777777" w:rsidR="006654C6" w:rsidRDefault="006654C6" w:rsidP="00310099">
    <w:pPr>
      <w:pStyle w:val="Noga"/>
      <w:jc w:val="center"/>
      <w:rPr>
        <w:rFonts w:ascii="Univerza Sans" w:hAnsi="Univerza Sans"/>
        <w:sz w:val="18"/>
        <w:szCs w:val="18"/>
      </w:rPr>
    </w:pPr>
  </w:p>
  <w:p w14:paraId="254811C3" w14:textId="77777777" w:rsidR="00EB3D0B" w:rsidRDefault="006654C6" w:rsidP="00310099">
    <w:pPr>
      <w:pStyle w:val="Noga"/>
      <w:jc w:val="center"/>
      <w:rPr>
        <w:rFonts w:ascii="Univerza Sans" w:hAnsi="Univerza Sans"/>
        <w:sz w:val="18"/>
        <w:szCs w:val="18"/>
      </w:rPr>
    </w:pPr>
    <w:bookmarkStart w:id="5" w:name="_Hlk188358898"/>
    <w:r w:rsidRPr="006654C6">
      <w:rPr>
        <w:rFonts w:ascii="Univerza Sans" w:hAnsi="Univerza Sans"/>
        <w:sz w:val="18"/>
        <w:szCs w:val="18"/>
      </w:rPr>
      <w:t xml:space="preserve">Javno naročilo se izvaja za projekt »Digitalizacija podatkovnih zbirk v živinoreji - </w:t>
    </w:r>
    <w:proofErr w:type="spellStart"/>
    <w:r w:rsidRPr="006654C6">
      <w:rPr>
        <w:rFonts w:ascii="Univerza Sans" w:hAnsi="Univerza Sans"/>
        <w:sz w:val="18"/>
        <w:szCs w:val="18"/>
      </w:rPr>
      <w:t>DigŽiv</w:t>
    </w:r>
    <w:proofErr w:type="spellEnd"/>
    <w:r w:rsidRPr="006654C6">
      <w:rPr>
        <w:rFonts w:ascii="Univerza Sans" w:hAnsi="Univerza Sans"/>
        <w:sz w:val="18"/>
        <w:szCs w:val="18"/>
      </w:rPr>
      <w:t>«, financiran iz Načrta za okrevanje in odpornost ter MKGP.</w:t>
    </w:r>
    <w:bookmarkEnd w:id="5"/>
  </w:p>
  <w:p w14:paraId="40B0735C" w14:textId="18E506F1" w:rsidR="002A60C1" w:rsidRPr="000343E8" w:rsidRDefault="002A60C1" w:rsidP="00310099">
    <w:pPr>
      <w:pStyle w:val="Noga"/>
      <w:jc w:val="center"/>
      <w:rPr>
        <w:rFonts w:ascii="Garamond" w:hAnsi="Garamond"/>
        <w:sz w:val="19"/>
        <w:szCs w:val="19"/>
      </w:rPr>
    </w:pPr>
    <w:r w:rsidRPr="000343E8">
      <w:rPr>
        <w:rFonts w:ascii="Garamond" w:hAnsi="Garamond"/>
        <w:sz w:val="19"/>
        <w:szCs w:val="19"/>
      </w:rPr>
      <w:tab/>
    </w:r>
    <w:r w:rsidRPr="000343E8">
      <w:rPr>
        <w:rFonts w:ascii="Garamond" w:hAnsi="Garamond"/>
        <w:sz w:val="19"/>
        <w:szCs w:val="19"/>
      </w:rPr>
      <w:fldChar w:fldCharType="begin"/>
    </w:r>
    <w:r w:rsidRPr="000343E8">
      <w:rPr>
        <w:rFonts w:ascii="Garamond" w:hAnsi="Garamond"/>
        <w:sz w:val="19"/>
        <w:szCs w:val="19"/>
      </w:rPr>
      <w:instrText>PAGE   \* MERGEFORMAT</w:instrText>
    </w:r>
    <w:r w:rsidRPr="000343E8">
      <w:rPr>
        <w:rFonts w:ascii="Garamond" w:hAnsi="Garamond"/>
        <w:sz w:val="19"/>
        <w:szCs w:val="19"/>
      </w:rPr>
      <w:fldChar w:fldCharType="separate"/>
    </w:r>
    <w:r w:rsidRPr="000343E8">
      <w:rPr>
        <w:rFonts w:ascii="Garamond" w:hAnsi="Garamond"/>
        <w:noProof/>
        <w:sz w:val="19"/>
        <w:szCs w:val="19"/>
      </w:rPr>
      <w:t>1</w:t>
    </w:r>
    <w:r w:rsidRPr="000343E8">
      <w:rPr>
        <w:rFonts w:ascii="Garamond" w:hAnsi="Garamond"/>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C49A1" w14:textId="77777777" w:rsidR="00234786" w:rsidRPr="000343E8" w:rsidRDefault="00234786" w:rsidP="006710F8">
    <w:pPr>
      <w:pStyle w:val="Noga"/>
      <w:jc w:val="center"/>
      <w:rPr>
        <w:sz w:val="21"/>
        <w:szCs w:val="21"/>
      </w:rPr>
    </w:pPr>
  </w:p>
  <w:p w14:paraId="672C78BE" w14:textId="57A40EED" w:rsidR="00C94F4D" w:rsidRDefault="006447E7" w:rsidP="00C94F4D">
    <w:pPr>
      <w:pStyle w:val="Noga"/>
      <w:jc w:val="center"/>
      <w:rPr>
        <w:rFonts w:ascii="Arial" w:eastAsia="Cambria" w:hAnsi="Arial" w:cs="Times New Roman"/>
        <w:color w:val="808080"/>
        <w:kern w:val="0"/>
        <w:sz w:val="17"/>
        <w:szCs w:val="17"/>
        <w:lang w:eastAsia="en-US"/>
      </w:rPr>
    </w:pPr>
    <w:r>
      <w:rPr>
        <w:rFonts w:ascii="Arial" w:eastAsia="Cambria" w:hAnsi="Arial" w:cs="Times New Roman"/>
        <w:color w:val="808080"/>
        <w:kern w:val="0"/>
        <w:sz w:val="17"/>
        <w:szCs w:val="17"/>
        <w:lang w:eastAsia="en-US"/>
      </w:rPr>
      <w:t xml:space="preserve">Javno naročilo se izvaja za projekt </w:t>
    </w:r>
    <w:r w:rsidR="00C94F4D" w:rsidRPr="00C94F4D">
      <w:rPr>
        <w:rFonts w:ascii="Arial" w:eastAsia="Cambria" w:hAnsi="Arial" w:cs="Times New Roman"/>
        <w:color w:val="808080"/>
        <w:kern w:val="0"/>
        <w:sz w:val="17"/>
        <w:szCs w:val="17"/>
        <w:lang w:eastAsia="en-US"/>
      </w:rPr>
      <w:t xml:space="preserve">»Digitalizacija podatkovnih zbirk v živinoreji - </w:t>
    </w:r>
    <w:proofErr w:type="spellStart"/>
    <w:r w:rsidR="00C94F4D" w:rsidRPr="00C94F4D">
      <w:rPr>
        <w:rFonts w:ascii="Arial" w:eastAsia="Cambria" w:hAnsi="Arial" w:cs="Times New Roman"/>
        <w:color w:val="808080"/>
        <w:kern w:val="0"/>
        <w:sz w:val="17"/>
        <w:szCs w:val="17"/>
        <w:lang w:eastAsia="en-US"/>
      </w:rPr>
      <w:t>DigŽiv</w:t>
    </w:r>
    <w:proofErr w:type="spellEnd"/>
    <w:r w:rsidR="00C94F4D" w:rsidRPr="00C94F4D">
      <w:rPr>
        <w:rFonts w:ascii="Arial" w:eastAsia="Cambria" w:hAnsi="Arial" w:cs="Times New Roman"/>
        <w:color w:val="808080"/>
        <w:kern w:val="0"/>
        <w:sz w:val="17"/>
        <w:szCs w:val="17"/>
        <w:lang w:eastAsia="en-US"/>
      </w:rPr>
      <w:t>«, financiran iz Načrta za okrevanje in odpornost ter MKGP.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7DB57" w14:textId="77777777" w:rsidR="00761C94" w:rsidRPr="000343E8" w:rsidRDefault="00761C94">
      <w:pPr>
        <w:spacing w:after="0" w:line="240" w:lineRule="auto"/>
        <w:rPr>
          <w:sz w:val="21"/>
          <w:szCs w:val="21"/>
        </w:rPr>
      </w:pPr>
      <w:r w:rsidRPr="000343E8">
        <w:rPr>
          <w:color w:val="000000"/>
          <w:sz w:val="21"/>
          <w:szCs w:val="21"/>
        </w:rPr>
        <w:separator/>
      </w:r>
    </w:p>
  </w:footnote>
  <w:footnote w:type="continuationSeparator" w:id="0">
    <w:p w14:paraId="4990DADC" w14:textId="77777777" w:rsidR="00761C94" w:rsidRPr="000343E8" w:rsidRDefault="00761C94">
      <w:pPr>
        <w:spacing w:after="0" w:line="240" w:lineRule="auto"/>
        <w:rPr>
          <w:sz w:val="21"/>
          <w:szCs w:val="21"/>
        </w:rPr>
      </w:pPr>
      <w:r w:rsidRPr="000343E8">
        <w:rPr>
          <w:sz w:val="21"/>
          <w:szCs w:val="21"/>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C4BEB" w14:textId="77777777" w:rsidR="006654C6" w:rsidRPr="00A72188" w:rsidRDefault="006654C6" w:rsidP="006654C6">
    <w:pPr>
      <w:pStyle w:val="Glava"/>
      <w:tabs>
        <w:tab w:val="clear" w:pos="4536"/>
        <w:tab w:val="clear" w:pos="9072"/>
      </w:tabs>
      <w:rPr>
        <w:rFonts w:ascii="Univerza Sans" w:hAnsi="Univerza Sans"/>
        <w:sz w:val="18"/>
        <w:szCs w:val="18"/>
      </w:rPr>
    </w:pPr>
    <w:r w:rsidRPr="00A72188">
      <w:rPr>
        <w:rFonts w:ascii="Univerza Sans" w:hAnsi="Univerza Sans"/>
        <w:noProof/>
        <w:sz w:val="18"/>
        <w:szCs w:val="18"/>
      </w:rPr>
      <mc:AlternateContent>
        <mc:Choice Requires="wpg">
          <w:drawing>
            <wp:anchor distT="0" distB="0" distL="114300" distR="114300" simplePos="0" relativeHeight="251664896" behindDoc="0" locked="0" layoutInCell="1" allowOverlap="1" wp14:anchorId="5209DB37" wp14:editId="7495F6AA">
              <wp:simplePos x="0" y="0"/>
              <wp:positionH relativeFrom="column">
                <wp:posOffset>-520065</wp:posOffset>
              </wp:positionH>
              <wp:positionV relativeFrom="paragraph">
                <wp:posOffset>133137</wp:posOffset>
              </wp:positionV>
              <wp:extent cx="4800875" cy="394021"/>
              <wp:effectExtent l="0" t="0" r="0" b="6350"/>
              <wp:wrapSquare wrapText="bothSides"/>
              <wp:docPr id="13" name="Skupina 29"/>
              <wp:cNvGraphicFramePr/>
              <a:graphic xmlns:a="http://schemas.openxmlformats.org/drawingml/2006/main">
                <a:graphicData uri="http://schemas.microsoft.com/office/word/2010/wordprocessingGroup">
                  <wpg:wgp>
                    <wpg:cNvGrpSpPr/>
                    <wpg:grpSpPr>
                      <a:xfrm>
                        <a:off x="0" y="0"/>
                        <a:ext cx="4800875" cy="394021"/>
                        <a:chOff x="0" y="0"/>
                        <a:chExt cx="6829400" cy="560586"/>
                      </a:xfrm>
                    </wpg:grpSpPr>
                    <pic:pic xmlns:pic="http://schemas.openxmlformats.org/drawingml/2006/picture">
                      <pic:nvPicPr>
                        <pic:cNvPr id="14" name="Slika 14" descr="Slika, ki vsebuje besede logotip"/>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60882"/>
                          <a:ext cx="2278579" cy="438822"/>
                        </a:xfrm>
                        <a:prstGeom prst="rect">
                          <a:avLst/>
                        </a:prstGeom>
                      </pic:spPr>
                    </pic:pic>
                    <pic:pic xmlns:pic="http://schemas.openxmlformats.org/drawingml/2006/picture">
                      <pic:nvPicPr>
                        <pic:cNvPr id="15" name="Slika 15" descr="Slika, ki vsebuje besede besedilo&#10;&#10;Opis je samodejno ustvarjen"/>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16330" y="0"/>
                          <a:ext cx="2113070" cy="560586"/>
                        </a:xfrm>
                        <a:prstGeom prst="rect">
                          <a:avLst/>
                        </a:prstGeom>
                      </pic:spPr>
                    </pic:pic>
                    <pic:pic xmlns:pic="http://schemas.openxmlformats.org/drawingml/2006/picture">
                      <pic:nvPicPr>
                        <pic:cNvPr id="16" name="Slika 16" descr="Slika, ki vsebuje besede besedilo, pismo&#10;&#10;Opis je samodejno ustvarjen"/>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476708" y="57975"/>
                          <a:ext cx="2113070" cy="444636"/>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9DFF706" id="Skupina 29" o:spid="_x0000_s1026" style="position:absolute;margin-left:-40.95pt;margin-top:10.5pt;width:378pt;height:31.05pt;z-index:251664896;mso-width-relative:margin;mso-height-relative:margin" coordsize="68294,5605"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4" o:spid="_x0000_s1027" type="#_x0000_t75" alt="Slika, ki vsebuje besede logotip" style="position:absolute;top:608;width:22785;height:43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">
                <v:imagedata r:id="rId4" o:title="Slika, ki vsebuje besede logotip"/>
              </v:shape>
              <v:shape id="Slika 15" o:spid="_x0000_s1028" type="#_x0000_t75" alt="Slika, ki vsebuje besede besedilo&#10;&#10;Opis je samodejno ustvarjen" style="position:absolute;left:47163;width:21131;height:56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">
                <v:imagedata r:id="rId5" o:title="Slika, ki vsebuje besede besedilo&#10;&#10;Opis je samodejno ustvarjen"/>
              </v:shape>
              <v:shape id="Slika 16" o:spid="_x0000_s1029" type="#_x0000_t75" alt="Slika, ki vsebuje besede besedilo, pismo&#10;&#10;Opis je samodejno ustvarjen" style="position:absolute;left:24767;top:579;width:21130;height:44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">
                <v:imagedata r:id="rId6" o:title="Slika, ki vsebuje besede besedilo, pismo&#10;&#10;Opis je samodejno ustvarjen"/>
              </v:shape>
              <w10:wrap type="square"/>
            </v:group>
          </w:pict>
        </mc:Fallback>
      </mc:AlternateContent>
    </w:r>
  </w:p>
  <w:p w14:paraId="264963EB" w14:textId="77777777" w:rsidR="006654C6" w:rsidRPr="00A72188" w:rsidRDefault="006654C6" w:rsidP="006654C6">
    <w:pPr>
      <w:pStyle w:val="Glava"/>
      <w:tabs>
        <w:tab w:val="clear" w:pos="4536"/>
        <w:tab w:val="clear" w:pos="9072"/>
      </w:tabs>
      <w:rPr>
        <w:rFonts w:ascii="Univerza Sans" w:hAnsi="Univerza Sans"/>
        <w:sz w:val="18"/>
        <w:szCs w:val="18"/>
      </w:rPr>
    </w:pPr>
  </w:p>
  <w:p w14:paraId="688AF746" w14:textId="77777777" w:rsidR="006654C6" w:rsidRPr="00A72188" w:rsidRDefault="006654C6" w:rsidP="006654C6">
    <w:pPr>
      <w:pStyle w:val="Glava"/>
      <w:rPr>
        <w:rFonts w:ascii="Univerza Sans" w:hAnsi="Univerza Sans"/>
        <w:sz w:val="18"/>
        <w:szCs w:val="18"/>
      </w:rPr>
    </w:pPr>
  </w:p>
  <w:p w14:paraId="363D2E85" w14:textId="77777777" w:rsidR="006654C6" w:rsidRPr="00A72188" w:rsidRDefault="006654C6" w:rsidP="006654C6">
    <w:pPr>
      <w:pStyle w:val="Glava"/>
      <w:rPr>
        <w:rFonts w:ascii="Univerza Sans" w:hAnsi="Univerza Sans"/>
        <w:sz w:val="18"/>
        <w:szCs w:val="18"/>
      </w:rPr>
    </w:pPr>
    <w:r w:rsidRPr="00A72188">
      <w:rPr>
        <w:rFonts w:ascii="Univerza Sans" w:hAnsi="Univerza Sans"/>
        <w:noProof/>
        <w:sz w:val="18"/>
        <w:szCs w:val="18"/>
      </w:rPr>
      <mc:AlternateContent>
        <mc:Choice Requires="wps">
          <w:drawing>
            <wp:anchor distT="0" distB="0" distL="114300" distR="114300" simplePos="0" relativeHeight="251666944" behindDoc="0" locked="0" layoutInCell="1" allowOverlap="1" wp14:anchorId="27AEA358" wp14:editId="71BD2B60">
              <wp:simplePos x="0" y="0"/>
              <wp:positionH relativeFrom="margin">
                <wp:posOffset>-634347</wp:posOffset>
              </wp:positionH>
              <wp:positionV relativeFrom="paragraph">
                <wp:posOffset>145415</wp:posOffset>
              </wp:positionV>
              <wp:extent cx="7083490" cy="0"/>
              <wp:effectExtent l="0" t="0" r="0" b="0"/>
              <wp:wrapNone/>
              <wp:docPr id="18" name="Raven povezovalnik 18"/>
              <wp:cNvGraphicFramePr/>
              <a:graphic xmlns:a="http://schemas.openxmlformats.org/drawingml/2006/main">
                <a:graphicData uri="http://schemas.microsoft.com/office/word/2010/wordprocessingShape">
                  <wps:wsp>
                    <wps:cNvCnPr/>
                    <wps:spPr>
                      <a:xfrm>
                        <a:off x="0" y="0"/>
                        <a:ext cx="7083490" cy="0"/>
                      </a:xfrm>
                      <a:prstGeom prst="line">
                        <a:avLst/>
                      </a:prstGeom>
                      <a:ln>
                        <a:solidFill>
                          <a:srgbClr val="529DBA"/>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960F0F3" id="Raven povezovalnik 18" o:spid="_x0000_s1026" style="position:absolute;z-index:25166694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49.95pt,11.45pt" to="507.8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" strokecolor="#529dba" strokeweight=".5pt">
              <v:stroke joinstyle="miter"/>
              <w10:wrap anchorx="margin"/>
            </v:line>
          </w:pict>
        </mc:Fallback>
      </mc:AlternateContent>
    </w:r>
  </w:p>
  <w:p w14:paraId="642E61FB" w14:textId="77777777" w:rsidR="006654C6" w:rsidRPr="00A72188" w:rsidRDefault="006654C6" w:rsidP="006654C6">
    <w:pPr>
      <w:pStyle w:val="Glava"/>
      <w:rPr>
        <w:rFonts w:ascii="Univerza Sans" w:hAnsi="Univerza Sans"/>
        <w:color w:val="529DBA"/>
        <w:sz w:val="18"/>
        <w:szCs w:val="18"/>
        <w:lang w:val="es-ES"/>
      </w:rPr>
    </w:pPr>
    <w:r w:rsidRPr="00A72188">
      <w:rPr>
        <w:rFonts w:ascii="Univerza Sans" w:hAnsi="Univerza Sans"/>
        <w:noProof/>
        <w:color w:val="529DBA"/>
        <w:sz w:val="18"/>
        <w:szCs w:val="18"/>
      </w:rPr>
      <w:drawing>
        <wp:anchor distT="0" distB="0" distL="114300" distR="114300" simplePos="0" relativeHeight="251667968" behindDoc="0" locked="0" layoutInCell="1" allowOverlap="1" wp14:anchorId="0135FBDD" wp14:editId="0F0BF5AD">
          <wp:simplePos x="0" y="0"/>
          <wp:positionH relativeFrom="column">
            <wp:posOffset>2811150</wp:posOffset>
          </wp:positionH>
          <wp:positionV relativeFrom="paragraph">
            <wp:posOffset>143510</wp:posOffset>
          </wp:positionV>
          <wp:extent cx="887095" cy="199390"/>
          <wp:effectExtent l="0" t="0" r="8255" b="0"/>
          <wp:wrapSquare wrapText="bothSides"/>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87095" cy="1993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71C6D4" w14:textId="77777777" w:rsidR="006654C6" w:rsidRPr="00A72188" w:rsidRDefault="006654C6" w:rsidP="006654C6">
    <w:pPr>
      <w:pStyle w:val="Glava"/>
      <w:rPr>
        <w:rFonts w:ascii="Univerza Sans" w:hAnsi="Univerza Sans"/>
        <w:color w:val="529DBA"/>
        <w:sz w:val="18"/>
        <w:szCs w:val="18"/>
      </w:rPr>
    </w:pPr>
    <w:r w:rsidRPr="00A72188">
      <w:rPr>
        <w:rFonts w:ascii="Univerza Sans" w:hAnsi="Univerza Sans"/>
        <w:color w:val="529DBA"/>
        <w:sz w:val="18"/>
        <w:szCs w:val="18"/>
        <w:lang w:val="es-ES"/>
      </w:rPr>
      <w:t>Digitalizacija podatkovnih zbirk v živinoreji</w:t>
    </w:r>
  </w:p>
  <w:p w14:paraId="20872625" w14:textId="77777777" w:rsidR="006654C6" w:rsidRDefault="006654C6" w:rsidP="006654C6">
    <w:pPr>
      <w:pStyle w:val="Glava"/>
      <w:tabs>
        <w:tab w:val="clear" w:pos="4536"/>
        <w:tab w:val="clear" w:pos="9072"/>
      </w:tabs>
      <w:rPr>
        <w:sz w:val="12"/>
        <w:szCs w:val="12"/>
      </w:rPr>
    </w:pPr>
    <w:r w:rsidRPr="00F873AE">
      <w:rPr>
        <w:noProof/>
        <w:color w:val="529DBA"/>
      </w:rPr>
      <mc:AlternateContent>
        <mc:Choice Requires="wps">
          <w:drawing>
            <wp:anchor distT="0" distB="0" distL="114300" distR="114300" simplePos="0" relativeHeight="251665920" behindDoc="0" locked="0" layoutInCell="1" allowOverlap="1" wp14:anchorId="58DC9DA7" wp14:editId="2298F0AA">
              <wp:simplePos x="0" y="0"/>
              <wp:positionH relativeFrom="margin">
                <wp:posOffset>-630536</wp:posOffset>
              </wp:positionH>
              <wp:positionV relativeFrom="paragraph">
                <wp:posOffset>140335</wp:posOffset>
              </wp:positionV>
              <wp:extent cx="7077673" cy="15446"/>
              <wp:effectExtent l="0" t="0" r="28575" b="22860"/>
              <wp:wrapNone/>
              <wp:docPr id="19" name="Raven povezovalnik 19"/>
              <wp:cNvGraphicFramePr/>
              <a:graphic xmlns:a="http://schemas.openxmlformats.org/drawingml/2006/main">
                <a:graphicData uri="http://schemas.microsoft.com/office/word/2010/wordprocessingShape">
                  <wps:wsp>
                    <wps:cNvCnPr/>
                    <wps:spPr>
                      <a:xfrm>
                        <a:off x="0" y="0"/>
                        <a:ext cx="7077673" cy="15446"/>
                      </a:xfrm>
                      <a:prstGeom prst="line">
                        <a:avLst/>
                      </a:prstGeom>
                      <a:ln>
                        <a:solidFill>
                          <a:srgbClr val="529DBA"/>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C6C984" id="Raven povezovalnik 19" o:spid="_x0000_s1026" style="position:absolute;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9.65pt,11.05pt" to="507.6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" strokecolor="#529dba" strokeweight=".5pt">
              <v:stroke joinstyle="miter"/>
              <w10:wrap anchorx="margin"/>
            </v:line>
          </w:pict>
        </mc:Fallback>
      </mc:AlternateContent>
    </w:r>
  </w:p>
  <w:p w14:paraId="7BCF129C" w14:textId="77777777" w:rsidR="006654C6" w:rsidRDefault="006654C6" w:rsidP="006654C6">
    <w:pPr>
      <w:pStyle w:val="Glava"/>
      <w:tabs>
        <w:tab w:val="clear" w:pos="4536"/>
        <w:tab w:val="clear" w:pos="9072"/>
      </w:tabs>
      <w:rPr>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97103" w14:textId="7E9C7311" w:rsidR="00A26089" w:rsidRPr="00A72188" w:rsidRDefault="00A26089" w:rsidP="00234786">
    <w:pPr>
      <w:pStyle w:val="Glava"/>
      <w:tabs>
        <w:tab w:val="clear" w:pos="4536"/>
        <w:tab w:val="clear" w:pos="9072"/>
      </w:tabs>
      <w:rPr>
        <w:rFonts w:ascii="Univerza Sans" w:hAnsi="Univerza Sans"/>
        <w:sz w:val="18"/>
        <w:szCs w:val="18"/>
      </w:rPr>
    </w:pPr>
    <w:r w:rsidRPr="00A72188">
      <w:rPr>
        <w:rFonts w:ascii="Univerza Sans" w:hAnsi="Univerza Sans"/>
        <w:noProof/>
        <w:sz w:val="18"/>
        <w:szCs w:val="18"/>
      </w:rPr>
      <mc:AlternateContent>
        <mc:Choice Requires="wpg">
          <w:drawing>
            <wp:anchor distT="0" distB="0" distL="114300" distR="114300" simplePos="0" relativeHeight="251659776" behindDoc="0" locked="0" layoutInCell="1" allowOverlap="1" wp14:anchorId="5BF0B02F" wp14:editId="00EA47BE">
              <wp:simplePos x="0" y="0"/>
              <wp:positionH relativeFrom="column">
                <wp:posOffset>-520065</wp:posOffset>
              </wp:positionH>
              <wp:positionV relativeFrom="paragraph">
                <wp:posOffset>133137</wp:posOffset>
              </wp:positionV>
              <wp:extent cx="4800875" cy="394021"/>
              <wp:effectExtent l="0" t="0" r="0" b="6350"/>
              <wp:wrapSquare wrapText="bothSides"/>
              <wp:docPr id="81803123" name="Skupina 29"/>
              <wp:cNvGraphicFramePr/>
              <a:graphic xmlns:a="http://schemas.openxmlformats.org/drawingml/2006/main">
                <a:graphicData uri="http://schemas.microsoft.com/office/word/2010/wordprocessingGroup">
                  <wpg:wgp>
                    <wpg:cNvGrpSpPr/>
                    <wpg:grpSpPr>
                      <a:xfrm>
                        <a:off x="0" y="0"/>
                        <a:ext cx="4800875" cy="394021"/>
                        <a:chOff x="0" y="0"/>
                        <a:chExt cx="6829400" cy="560586"/>
                      </a:xfrm>
                    </wpg:grpSpPr>
                    <pic:pic xmlns:pic="http://schemas.openxmlformats.org/drawingml/2006/picture">
                      <pic:nvPicPr>
                        <pic:cNvPr id="1531082438" name="Slika 1531082438" descr="Slika, ki vsebuje besede logotip"/>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60882"/>
                          <a:ext cx="2278579" cy="438822"/>
                        </a:xfrm>
                        <a:prstGeom prst="rect">
                          <a:avLst/>
                        </a:prstGeom>
                      </pic:spPr>
                    </pic:pic>
                    <pic:pic xmlns:pic="http://schemas.openxmlformats.org/drawingml/2006/picture">
                      <pic:nvPicPr>
                        <pic:cNvPr id="268514074" name="Slika 268514074" descr="Slika, ki vsebuje besede besedilo&#10;&#10;Opis je samodejno ustvarjen"/>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16330" y="0"/>
                          <a:ext cx="2113070" cy="560586"/>
                        </a:xfrm>
                        <a:prstGeom prst="rect">
                          <a:avLst/>
                        </a:prstGeom>
                      </pic:spPr>
                    </pic:pic>
                    <pic:pic xmlns:pic="http://schemas.openxmlformats.org/drawingml/2006/picture">
                      <pic:nvPicPr>
                        <pic:cNvPr id="1230416951" name="Slika 1230416951" descr="Slika, ki vsebuje besede besedilo, pismo&#10;&#10;Opis je samodejno ustvarjen"/>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476708" y="57975"/>
                          <a:ext cx="2113070" cy="444636"/>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3E58F52" id="Skupina 29" o:spid="_x0000_s1026" style="position:absolute;margin-left:-40.95pt;margin-top:10.5pt;width:378pt;height:31.05pt;z-index:251659776;mso-width-relative:margin;mso-height-relative:margin" coordsize="68294,5605"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531082438" o:spid="_x0000_s1027" type="#_x0000_t75" alt="Slika, ki vsebuje besede logotip" style="position:absolute;top:608;width:22785;height:43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">
                <v:imagedata r:id="rId5" o:title="Slika, ki vsebuje besede logotip"/>
              </v:shape>
              <v:shape id="Slika 268514074" o:spid="_x0000_s1028" type="#_x0000_t75" alt="Slika, ki vsebuje besede besedilo&#10;&#10;Opis je samodejno ustvarjen" style="position:absolute;left:47163;width:21131;height:56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">
                <v:imagedata r:id="rId6" o:title="Slika, ki vsebuje besede besedilo&#10;&#10;Opis je samodejno ustvarjen"/>
              </v:shape>
              <v:shape id="Slika 1230416951" o:spid="_x0000_s1029" type="#_x0000_t75" alt="Slika, ki vsebuje besede besedilo, pismo&#10;&#10;Opis je samodejno ustvarjen" style="position:absolute;left:24767;top:579;width:21130;height:44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">
                <v:imagedata r:id="rId7" o:title="Slika, ki vsebuje besede besedilo, pismo&#10;&#10;Opis je samodejno ustvarjen"/>
              </v:shape>
              <w10:wrap type="square"/>
            </v:group>
          </w:pict>
        </mc:Fallback>
      </mc:AlternateContent>
    </w:r>
  </w:p>
  <w:p w14:paraId="31507E12" w14:textId="3D90FF3C" w:rsidR="00A26089" w:rsidRPr="00A72188" w:rsidRDefault="00A26089" w:rsidP="00234786">
    <w:pPr>
      <w:pStyle w:val="Glava"/>
      <w:tabs>
        <w:tab w:val="clear" w:pos="4536"/>
        <w:tab w:val="clear" w:pos="9072"/>
      </w:tabs>
      <w:rPr>
        <w:rFonts w:ascii="Univerza Sans" w:hAnsi="Univerza Sans"/>
        <w:sz w:val="18"/>
        <w:szCs w:val="18"/>
      </w:rPr>
    </w:pPr>
  </w:p>
  <w:p w14:paraId="780136F4" w14:textId="77777777" w:rsidR="00A26089" w:rsidRPr="00A72188" w:rsidRDefault="00A26089" w:rsidP="00234786">
    <w:pPr>
      <w:pStyle w:val="Glava"/>
      <w:rPr>
        <w:rFonts w:ascii="Univerza Sans" w:hAnsi="Univerza Sans"/>
        <w:sz w:val="18"/>
        <w:szCs w:val="18"/>
      </w:rPr>
    </w:pPr>
  </w:p>
  <w:p w14:paraId="61A6143E" w14:textId="77777777" w:rsidR="00A26089" w:rsidRPr="00A72188" w:rsidRDefault="00A26089" w:rsidP="00234786">
    <w:pPr>
      <w:pStyle w:val="Glava"/>
      <w:rPr>
        <w:rFonts w:ascii="Univerza Sans" w:hAnsi="Univerza Sans"/>
        <w:sz w:val="18"/>
        <w:szCs w:val="18"/>
      </w:rPr>
    </w:pPr>
    <w:r w:rsidRPr="00A72188">
      <w:rPr>
        <w:rFonts w:ascii="Univerza Sans" w:hAnsi="Univerza Sans"/>
        <w:noProof/>
        <w:sz w:val="18"/>
        <w:szCs w:val="18"/>
      </w:rPr>
      <mc:AlternateContent>
        <mc:Choice Requires="wps">
          <w:drawing>
            <wp:anchor distT="0" distB="0" distL="114300" distR="114300" simplePos="0" relativeHeight="251661824" behindDoc="0" locked="0" layoutInCell="1" allowOverlap="1" wp14:anchorId="1A5F21D3" wp14:editId="4EA15D70">
              <wp:simplePos x="0" y="0"/>
              <wp:positionH relativeFrom="margin">
                <wp:posOffset>-634347</wp:posOffset>
              </wp:positionH>
              <wp:positionV relativeFrom="paragraph">
                <wp:posOffset>145415</wp:posOffset>
              </wp:positionV>
              <wp:extent cx="7083490" cy="0"/>
              <wp:effectExtent l="0" t="0" r="0" b="0"/>
              <wp:wrapNone/>
              <wp:docPr id="1314835445" name="Raven povezovalnik 1314835445"/>
              <wp:cNvGraphicFramePr/>
              <a:graphic xmlns:a="http://schemas.openxmlformats.org/drawingml/2006/main">
                <a:graphicData uri="http://schemas.microsoft.com/office/word/2010/wordprocessingShape">
                  <wps:wsp>
                    <wps:cNvCnPr/>
                    <wps:spPr>
                      <a:xfrm>
                        <a:off x="0" y="0"/>
                        <a:ext cx="7083490" cy="0"/>
                      </a:xfrm>
                      <a:prstGeom prst="line">
                        <a:avLst/>
                      </a:prstGeom>
                      <a:ln>
                        <a:solidFill>
                          <a:srgbClr val="529DBA"/>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20BB1C0" id="Raven povezovalnik 1314835445" o:spid="_x0000_s1026" style="position:absolute;z-index:25166182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49.95pt,11.45pt" to="507.8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" strokecolor="#529dba" strokeweight=".5pt">
              <v:stroke joinstyle="miter"/>
              <w10:wrap anchorx="margin"/>
            </v:line>
          </w:pict>
        </mc:Fallback>
      </mc:AlternateContent>
    </w:r>
  </w:p>
  <w:p w14:paraId="3B63740D" w14:textId="77777777" w:rsidR="00A26089" w:rsidRPr="00A72188" w:rsidRDefault="00A26089" w:rsidP="00234786">
    <w:pPr>
      <w:pStyle w:val="Glava"/>
      <w:rPr>
        <w:rFonts w:ascii="Univerza Sans" w:hAnsi="Univerza Sans"/>
        <w:color w:val="529DBA"/>
        <w:sz w:val="18"/>
        <w:szCs w:val="18"/>
        <w:lang w:val="es-ES"/>
      </w:rPr>
    </w:pPr>
    <w:r w:rsidRPr="00A72188">
      <w:rPr>
        <w:rFonts w:ascii="Univerza Sans" w:hAnsi="Univerza Sans"/>
        <w:noProof/>
        <w:color w:val="529DBA"/>
        <w:sz w:val="18"/>
        <w:szCs w:val="18"/>
      </w:rPr>
      <w:drawing>
        <wp:anchor distT="0" distB="0" distL="114300" distR="114300" simplePos="0" relativeHeight="251662848" behindDoc="0" locked="0" layoutInCell="1" allowOverlap="1" wp14:anchorId="1F8A7DF6" wp14:editId="1F0F0BE7">
          <wp:simplePos x="0" y="0"/>
          <wp:positionH relativeFrom="column">
            <wp:posOffset>2811150</wp:posOffset>
          </wp:positionH>
          <wp:positionV relativeFrom="paragraph">
            <wp:posOffset>143510</wp:posOffset>
          </wp:positionV>
          <wp:extent cx="887095" cy="199390"/>
          <wp:effectExtent l="0" t="0" r="8255" b="0"/>
          <wp:wrapSquare wrapText="bothSides"/>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87095" cy="1993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167F548" w14:textId="4C490EEC" w:rsidR="00A26089" w:rsidRPr="00A72188" w:rsidRDefault="00A26089" w:rsidP="00234786">
    <w:pPr>
      <w:pStyle w:val="Glava"/>
      <w:rPr>
        <w:rFonts w:ascii="Univerza Sans" w:hAnsi="Univerza Sans"/>
        <w:color w:val="529DBA"/>
        <w:sz w:val="18"/>
        <w:szCs w:val="18"/>
      </w:rPr>
    </w:pPr>
    <w:r w:rsidRPr="00A72188">
      <w:rPr>
        <w:rFonts w:ascii="Univerza Sans" w:hAnsi="Univerza Sans"/>
        <w:color w:val="529DBA"/>
        <w:sz w:val="18"/>
        <w:szCs w:val="18"/>
        <w:lang w:val="es-ES"/>
      </w:rPr>
      <w:t>Digitalizacija podatkovnih zbirk v živinoreji</w:t>
    </w:r>
  </w:p>
  <w:p w14:paraId="3C39ADD6" w14:textId="77777777" w:rsidR="00A26089" w:rsidRDefault="00A26089" w:rsidP="00234786">
    <w:pPr>
      <w:pStyle w:val="Glava"/>
      <w:tabs>
        <w:tab w:val="clear" w:pos="4536"/>
        <w:tab w:val="clear" w:pos="9072"/>
      </w:tabs>
      <w:rPr>
        <w:sz w:val="12"/>
        <w:szCs w:val="12"/>
      </w:rPr>
    </w:pPr>
  </w:p>
  <w:p w14:paraId="0BCECD20" w14:textId="77777777" w:rsidR="00A26089" w:rsidRDefault="00A26089" w:rsidP="00234786">
    <w:pPr>
      <w:pStyle w:val="Glava"/>
      <w:tabs>
        <w:tab w:val="clear" w:pos="4536"/>
        <w:tab w:val="clear" w:pos="9072"/>
      </w:tabs>
      <w:rPr>
        <w:sz w:val="12"/>
        <w:szCs w:val="12"/>
      </w:rPr>
    </w:pPr>
    <w:r w:rsidRPr="00F873AE">
      <w:rPr>
        <w:noProof/>
        <w:color w:val="529DBA"/>
      </w:rPr>
      <mc:AlternateContent>
        <mc:Choice Requires="wps">
          <w:drawing>
            <wp:anchor distT="0" distB="0" distL="114300" distR="114300" simplePos="0" relativeHeight="251660800" behindDoc="0" locked="0" layoutInCell="1" allowOverlap="1" wp14:anchorId="1F4865FA" wp14:editId="377CDF1E">
              <wp:simplePos x="0" y="0"/>
              <wp:positionH relativeFrom="margin">
                <wp:posOffset>-630536</wp:posOffset>
              </wp:positionH>
              <wp:positionV relativeFrom="paragraph">
                <wp:posOffset>140335</wp:posOffset>
              </wp:positionV>
              <wp:extent cx="7077673" cy="15446"/>
              <wp:effectExtent l="0" t="0" r="28575" b="22860"/>
              <wp:wrapNone/>
              <wp:docPr id="4" name="Raven povezovalnik 4"/>
              <wp:cNvGraphicFramePr/>
              <a:graphic xmlns:a="http://schemas.openxmlformats.org/drawingml/2006/main">
                <a:graphicData uri="http://schemas.microsoft.com/office/word/2010/wordprocessingShape">
                  <wps:wsp>
                    <wps:cNvCnPr/>
                    <wps:spPr>
                      <a:xfrm>
                        <a:off x="0" y="0"/>
                        <a:ext cx="7077673" cy="15446"/>
                      </a:xfrm>
                      <a:prstGeom prst="line">
                        <a:avLst/>
                      </a:prstGeom>
                      <a:ln>
                        <a:solidFill>
                          <a:srgbClr val="529DBA"/>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1A36EA" id="Raven povezovalnik 4" o:spid="_x0000_s1026" style="position:absolute;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9.65pt,11.05pt" to="507.6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" strokecolor="#529dba" strokeweight=".5pt">
              <v:stroke joinstyle="miter"/>
              <w10:wrap anchorx="margin"/>
            </v:line>
          </w:pict>
        </mc:Fallback>
      </mc:AlternateContent>
    </w:r>
  </w:p>
  <w:p w14:paraId="159631A1" w14:textId="77777777" w:rsidR="00A26089" w:rsidRDefault="00A26089" w:rsidP="00234786">
    <w:pPr>
      <w:pStyle w:val="Glava"/>
      <w:tabs>
        <w:tab w:val="clear" w:pos="4536"/>
        <w:tab w:val="clear" w:pos="9072"/>
      </w:tabs>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0EC58F4"/>
    <w:multiLevelType w:val="hybridMultilevel"/>
    <w:tmpl w:val="A5B6CAE6"/>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734764"/>
    <w:multiLevelType w:val="hybridMultilevel"/>
    <w:tmpl w:val="4A1CA7CA"/>
    <w:lvl w:ilvl="0" w:tplc="24F2C024">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6"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DDA6E3C"/>
    <w:multiLevelType w:val="hybridMultilevel"/>
    <w:tmpl w:val="C03675AC"/>
    <w:lvl w:ilvl="0" w:tplc="C79E8444">
      <w:numFmt w:val="bullet"/>
      <w:lvlText w:val=""/>
      <w:lvlJc w:val="left"/>
      <w:pPr>
        <w:ind w:left="1275" w:hanging="915"/>
      </w:pPr>
      <w:rPr>
        <w:rFonts w:ascii="Symbol" w:eastAsia="SimSu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2"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21532766"/>
    <w:multiLevelType w:val="hybridMultilevel"/>
    <w:tmpl w:val="099046A8"/>
    <w:lvl w:ilvl="0" w:tplc="ADE23150">
      <w:start w:val="1"/>
      <w:numFmt w:val="decimal"/>
      <w:lvlText w:val="%1."/>
      <w:lvlJc w:val="left"/>
      <w:pPr>
        <w:ind w:left="720" w:hanging="360"/>
      </w:pPr>
      <w:rPr>
        <w:rFonts w:cs="Times New Roman"/>
        <w:b w:val="0"/>
        <w:bCs/>
      </w:rPr>
    </w:lvl>
    <w:lvl w:ilvl="1" w:tplc="10000019" w:tentative="1">
      <w:start w:val="1"/>
      <w:numFmt w:val="lowerLetter"/>
      <w:lvlText w:val="%2."/>
      <w:lvlJc w:val="left"/>
      <w:pPr>
        <w:ind w:left="1440" w:hanging="360"/>
      </w:pPr>
      <w:rPr>
        <w:rFonts w:cs="Times New Roman"/>
      </w:rPr>
    </w:lvl>
    <w:lvl w:ilvl="2" w:tplc="1000001B" w:tentative="1">
      <w:start w:val="1"/>
      <w:numFmt w:val="lowerRoman"/>
      <w:lvlText w:val="%3."/>
      <w:lvlJc w:val="right"/>
      <w:pPr>
        <w:ind w:left="2160" w:hanging="180"/>
      </w:pPr>
      <w:rPr>
        <w:rFonts w:cs="Times New Roman"/>
      </w:rPr>
    </w:lvl>
    <w:lvl w:ilvl="3" w:tplc="1000000F" w:tentative="1">
      <w:start w:val="1"/>
      <w:numFmt w:val="decimal"/>
      <w:lvlText w:val="%4."/>
      <w:lvlJc w:val="left"/>
      <w:pPr>
        <w:ind w:left="2880" w:hanging="360"/>
      </w:pPr>
      <w:rPr>
        <w:rFonts w:cs="Times New Roman"/>
      </w:rPr>
    </w:lvl>
    <w:lvl w:ilvl="4" w:tplc="10000019" w:tentative="1">
      <w:start w:val="1"/>
      <w:numFmt w:val="lowerLetter"/>
      <w:lvlText w:val="%5."/>
      <w:lvlJc w:val="left"/>
      <w:pPr>
        <w:ind w:left="3600" w:hanging="360"/>
      </w:pPr>
      <w:rPr>
        <w:rFonts w:cs="Times New Roman"/>
      </w:rPr>
    </w:lvl>
    <w:lvl w:ilvl="5" w:tplc="1000001B" w:tentative="1">
      <w:start w:val="1"/>
      <w:numFmt w:val="lowerRoman"/>
      <w:lvlText w:val="%6."/>
      <w:lvlJc w:val="right"/>
      <w:pPr>
        <w:ind w:left="4320" w:hanging="180"/>
      </w:pPr>
      <w:rPr>
        <w:rFonts w:cs="Times New Roman"/>
      </w:rPr>
    </w:lvl>
    <w:lvl w:ilvl="6" w:tplc="1000000F" w:tentative="1">
      <w:start w:val="1"/>
      <w:numFmt w:val="decimal"/>
      <w:lvlText w:val="%7."/>
      <w:lvlJc w:val="left"/>
      <w:pPr>
        <w:ind w:left="5040" w:hanging="360"/>
      </w:pPr>
      <w:rPr>
        <w:rFonts w:cs="Times New Roman"/>
      </w:rPr>
    </w:lvl>
    <w:lvl w:ilvl="7" w:tplc="10000019" w:tentative="1">
      <w:start w:val="1"/>
      <w:numFmt w:val="lowerLetter"/>
      <w:lvlText w:val="%8."/>
      <w:lvlJc w:val="left"/>
      <w:pPr>
        <w:ind w:left="5760" w:hanging="360"/>
      </w:pPr>
      <w:rPr>
        <w:rFonts w:cs="Times New Roman"/>
      </w:rPr>
    </w:lvl>
    <w:lvl w:ilvl="8" w:tplc="1000001B" w:tentative="1">
      <w:start w:val="1"/>
      <w:numFmt w:val="lowerRoman"/>
      <w:lvlText w:val="%9."/>
      <w:lvlJc w:val="right"/>
      <w:pPr>
        <w:ind w:left="6480" w:hanging="180"/>
      </w:pPr>
      <w:rPr>
        <w:rFonts w:cs="Times New Roman"/>
      </w:rPr>
    </w:lvl>
  </w:abstractNum>
  <w:abstractNum w:abstractNumId="24"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5"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2"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4"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6"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0"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1"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3"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44CE5B99"/>
    <w:multiLevelType w:val="hybridMultilevel"/>
    <w:tmpl w:val="67300312"/>
    <w:lvl w:ilvl="0" w:tplc="4DECBE84">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7"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8"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0"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2" w15:restartNumberingAfterBreak="0">
    <w:nsid w:val="4DF869C7"/>
    <w:multiLevelType w:val="hybridMultilevel"/>
    <w:tmpl w:val="984E763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4" w15:restartNumberingAfterBreak="0">
    <w:nsid w:val="4EBE0AF9"/>
    <w:multiLevelType w:val="hybridMultilevel"/>
    <w:tmpl w:val="D3BC6ACC"/>
    <w:lvl w:ilvl="0" w:tplc="A9687CB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7"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8" w15:restartNumberingAfterBreak="0">
    <w:nsid w:val="5554420A"/>
    <w:multiLevelType w:val="hybridMultilevel"/>
    <w:tmpl w:val="EE2EEAF6"/>
    <w:lvl w:ilvl="0" w:tplc="ADE23150">
      <w:start w:val="1"/>
      <w:numFmt w:val="decimal"/>
      <w:lvlText w:val="%1."/>
      <w:lvlJc w:val="left"/>
      <w:pPr>
        <w:ind w:left="720" w:hanging="360"/>
      </w:pPr>
      <w:rPr>
        <w:rFonts w:cs="Times New Roman"/>
        <w:b w:val="0"/>
        <w:bCs/>
      </w:rPr>
    </w:lvl>
    <w:lvl w:ilvl="1" w:tplc="10000019" w:tentative="1">
      <w:start w:val="1"/>
      <w:numFmt w:val="lowerLetter"/>
      <w:lvlText w:val="%2."/>
      <w:lvlJc w:val="left"/>
      <w:pPr>
        <w:ind w:left="1440" w:hanging="360"/>
      </w:pPr>
      <w:rPr>
        <w:rFonts w:cs="Times New Roman"/>
      </w:rPr>
    </w:lvl>
    <w:lvl w:ilvl="2" w:tplc="1000001B" w:tentative="1">
      <w:start w:val="1"/>
      <w:numFmt w:val="lowerRoman"/>
      <w:lvlText w:val="%3."/>
      <w:lvlJc w:val="right"/>
      <w:pPr>
        <w:ind w:left="2160" w:hanging="180"/>
      </w:pPr>
      <w:rPr>
        <w:rFonts w:cs="Times New Roman"/>
      </w:rPr>
    </w:lvl>
    <w:lvl w:ilvl="3" w:tplc="1000000F" w:tentative="1">
      <w:start w:val="1"/>
      <w:numFmt w:val="decimal"/>
      <w:lvlText w:val="%4."/>
      <w:lvlJc w:val="left"/>
      <w:pPr>
        <w:ind w:left="2880" w:hanging="360"/>
      </w:pPr>
      <w:rPr>
        <w:rFonts w:cs="Times New Roman"/>
      </w:rPr>
    </w:lvl>
    <w:lvl w:ilvl="4" w:tplc="10000019" w:tentative="1">
      <w:start w:val="1"/>
      <w:numFmt w:val="lowerLetter"/>
      <w:lvlText w:val="%5."/>
      <w:lvlJc w:val="left"/>
      <w:pPr>
        <w:ind w:left="3600" w:hanging="360"/>
      </w:pPr>
      <w:rPr>
        <w:rFonts w:cs="Times New Roman"/>
      </w:rPr>
    </w:lvl>
    <w:lvl w:ilvl="5" w:tplc="1000001B" w:tentative="1">
      <w:start w:val="1"/>
      <w:numFmt w:val="lowerRoman"/>
      <w:lvlText w:val="%6."/>
      <w:lvlJc w:val="right"/>
      <w:pPr>
        <w:ind w:left="4320" w:hanging="180"/>
      </w:pPr>
      <w:rPr>
        <w:rFonts w:cs="Times New Roman"/>
      </w:rPr>
    </w:lvl>
    <w:lvl w:ilvl="6" w:tplc="1000000F" w:tentative="1">
      <w:start w:val="1"/>
      <w:numFmt w:val="decimal"/>
      <w:lvlText w:val="%7."/>
      <w:lvlJc w:val="left"/>
      <w:pPr>
        <w:ind w:left="5040" w:hanging="360"/>
      </w:pPr>
      <w:rPr>
        <w:rFonts w:cs="Times New Roman"/>
      </w:rPr>
    </w:lvl>
    <w:lvl w:ilvl="7" w:tplc="10000019" w:tentative="1">
      <w:start w:val="1"/>
      <w:numFmt w:val="lowerLetter"/>
      <w:lvlText w:val="%8."/>
      <w:lvlJc w:val="left"/>
      <w:pPr>
        <w:ind w:left="5760" w:hanging="360"/>
      </w:pPr>
      <w:rPr>
        <w:rFonts w:cs="Times New Roman"/>
      </w:rPr>
    </w:lvl>
    <w:lvl w:ilvl="8" w:tplc="1000001B" w:tentative="1">
      <w:start w:val="1"/>
      <w:numFmt w:val="lowerRoman"/>
      <w:lvlText w:val="%9."/>
      <w:lvlJc w:val="right"/>
      <w:pPr>
        <w:ind w:left="6480" w:hanging="180"/>
      </w:pPr>
      <w:rPr>
        <w:rFonts w:cs="Times New Roman"/>
      </w:rPr>
    </w:lvl>
  </w:abstractNum>
  <w:abstractNum w:abstractNumId="59"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0"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3"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5"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9" w15:restartNumberingAfterBreak="0">
    <w:nsid w:val="6F212176"/>
    <w:multiLevelType w:val="hybridMultilevel"/>
    <w:tmpl w:val="A8765048"/>
    <w:lvl w:ilvl="0" w:tplc="D3C0FF82">
      <w:start w:val="10"/>
      <w:numFmt w:val="bullet"/>
      <w:lvlText w:val="⃣"/>
      <w:lvlJc w:val="left"/>
      <w:pPr>
        <w:ind w:left="1080" w:hanging="360"/>
      </w:pPr>
      <w:rPr>
        <w:rFonts w:ascii="Tahoma" w:eastAsia="Calibr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0"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1"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615410552">
    <w:abstractNumId w:val="12"/>
  </w:num>
  <w:num w:numId="2" w16cid:durableId="2035038378">
    <w:abstractNumId w:val="31"/>
  </w:num>
  <w:num w:numId="3" w16cid:durableId="564947381">
    <w:abstractNumId w:val="40"/>
  </w:num>
  <w:num w:numId="4" w16cid:durableId="1791044135">
    <w:abstractNumId w:val="59"/>
  </w:num>
  <w:num w:numId="5" w16cid:durableId="494416543">
    <w:abstractNumId w:val="24"/>
  </w:num>
  <w:num w:numId="6" w16cid:durableId="1919094924">
    <w:abstractNumId w:val="39"/>
  </w:num>
  <w:num w:numId="7" w16cid:durableId="1318805783">
    <w:abstractNumId w:val="62"/>
  </w:num>
  <w:num w:numId="8" w16cid:durableId="1737237018">
    <w:abstractNumId w:val="34"/>
  </w:num>
  <w:num w:numId="9" w16cid:durableId="541527382">
    <w:abstractNumId w:val="36"/>
  </w:num>
  <w:num w:numId="10" w16cid:durableId="762650076">
    <w:abstractNumId w:val="56"/>
  </w:num>
  <w:num w:numId="11" w16cid:durableId="990596881">
    <w:abstractNumId w:val="71"/>
  </w:num>
  <w:num w:numId="12" w16cid:durableId="176233661">
    <w:abstractNumId w:val="37"/>
  </w:num>
  <w:num w:numId="13" w16cid:durableId="1125000336">
    <w:abstractNumId w:val="17"/>
  </w:num>
  <w:num w:numId="14" w16cid:durableId="1775175682">
    <w:abstractNumId w:val="68"/>
  </w:num>
  <w:num w:numId="15" w16cid:durableId="1047681567">
    <w:abstractNumId w:val="66"/>
  </w:num>
  <w:num w:numId="16" w16cid:durableId="165443459">
    <w:abstractNumId w:val="65"/>
  </w:num>
  <w:num w:numId="17" w16cid:durableId="1112046076">
    <w:abstractNumId w:val="41"/>
  </w:num>
  <w:num w:numId="18" w16cid:durableId="1128668418">
    <w:abstractNumId w:val="13"/>
  </w:num>
  <w:num w:numId="19" w16cid:durableId="1562016103">
    <w:abstractNumId w:val="46"/>
  </w:num>
  <w:num w:numId="20" w16cid:durableId="516384817">
    <w:abstractNumId w:val="42"/>
  </w:num>
  <w:num w:numId="21" w16cid:durableId="642350718">
    <w:abstractNumId w:val="35"/>
  </w:num>
  <w:num w:numId="22" w16cid:durableId="1197087693">
    <w:abstractNumId w:val="38"/>
  </w:num>
  <w:num w:numId="23" w16cid:durableId="1035042728">
    <w:abstractNumId w:val="0"/>
  </w:num>
  <w:num w:numId="24" w16cid:durableId="1548374549">
    <w:abstractNumId w:val="55"/>
  </w:num>
  <w:num w:numId="25" w16cid:durableId="712537230">
    <w:abstractNumId w:val="25"/>
  </w:num>
  <w:num w:numId="26" w16cid:durableId="1467428059">
    <w:abstractNumId w:val="4"/>
  </w:num>
  <w:num w:numId="27" w16cid:durableId="1822036728">
    <w:abstractNumId w:val="3"/>
  </w:num>
  <w:num w:numId="28" w16cid:durableId="1663660502">
    <w:abstractNumId w:val="29"/>
  </w:num>
  <w:num w:numId="29" w16cid:durableId="434325300">
    <w:abstractNumId w:val="26"/>
  </w:num>
  <w:num w:numId="30" w16cid:durableId="1087186862">
    <w:abstractNumId w:val="47"/>
  </w:num>
  <w:num w:numId="31" w16cid:durableId="1180852675">
    <w:abstractNumId w:val="10"/>
  </w:num>
  <w:num w:numId="32" w16cid:durableId="1577981813">
    <w:abstractNumId w:val="21"/>
  </w:num>
  <w:num w:numId="33" w16cid:durableId="461778026">
    <w:abstractNumId w:val="67"/>
  </w:num>
  <w:num w:numId="34" w16cid:durableId="1221136195">
    <w:abstractNumId w:val="48"/>
  </w:num>
  <w:num w:numId="35" w16cid:durableId="1430856184">
    <w:abstractNumId w:val="43"/>
  </w:num>
  <w:num w:numId="36" w16cid:durableId="1357076423">
    <w:abstractNumId w:val="70"/>
  </w:num>
  <w:num w:numId="37" w16cid:durableId="872116124">
    <w:abstractNumId w:val="16"/>
  </w:num>
  <w:num w:numId="38" w16cid:durableId="1186748496">
    <w:abstractNumId w:val="22"/>
  </w:num>
  <w:num w:numId="39" w16cid:durableId="2091074088">
    <w:abstractNumId w:val="63"/>
  </w:num>
  <w:num w:numId="40" w16cid:durableId="1048067800">
    <w:abstractNumId w:val="60"/>
  </w:num>
  <w:num w:numId="41" w16cid:durableId="1400636940">
    <w:abstractNumId w:val="57"/>
  </w:num>
  <w:num w:numId="42" w16cid:durableId="790899743">
    <w:abstractNumId w:val="33"/>
  </w:num>
  <w:num w:numId="43" w16cid:durableId="603614315">
    <w:abstractNumId w:val="50"/>
  </w:num>
  <w:num w:numId="44" w16cid:durableId="382872011">
    <w:abstractNumId w:val="1"/>
  </w:num>
  <w:num w:numId="45" w16cid:durableId="1247495292">
    <w:abstractNumId w:val="32"/>
  </w:num>
  <w:num w:numId="46" w16cid:durableId="1227062775">
    <w:abstractNumId w:val="64"/>
  </w:num>
  <w:num w:numId="47" w16cid:durableId="1820422607">
    <w:abstractNumId w:val="11"/>
  </w:num>
  <w:num w:numId="48" w16cid:durableId="1345552012">
    <w:abstractNumId w:val="5"/>
  </w:num>
  <w:num w:numId="49" w16cid:durableId="42409370">
    <w:abstractNumId w:val="20"/>
  </w:num>
  <w:num w:numId="50" w16cid:durableId="2045792443">
    <w:abstractNumId w:val="7"/>
  </w:num>
  <w:num w:numId="51" w16cid:durableId="467748275">
    <w:abstractNumId w:val="18"/>
  </w:num>
  <w:num w:numId="52" w16cid:durableId="1027410810">
    <w:abstractNumId w:val="49"/>
  </w:num>
  <w:num w:numId="53" w16cid:durableId="1247302344">
    <w:abstractNumId w:val="51"/>
  </w:num>
  <w:num w:numId="54" w16cid:durableId="1130979065">
    <w:abstractNumId w:val="9"/>
  </w:num>
  <w:num w:numId="55" w16cid:durableId="1046248888">
    <w:abstractNumId w:val="14"/>
  </w:num>
  <w:num w:numId="56" w16cid:durableId="73095199">
    <w:abstractNumId w:val="28"/>
  </w:num>
  <w:num w:numId="57" w16cid:durableId="1088114420">
    <w:abstractNumId w:val="44"/>
  </w:num>
  <w:num w:numId="58" w16cid:durableId="299195563">
    <w:abstractNumId w:val="6"/>
  </w:num>
  <w:num w:numId="59" w16cid:durableId="1935093273">
    <w:abstractNumId w:val="61"/>
  </w:num>
  <w:num w:numId="60" w16cid:durableId="1341008544">
    <w:abstractNumId w:val="27"/>
  </w:num>
  <w:num w:numId="61" w16cid:durableId="1806195768">
    <w:abstractNumId w:val="2"/>
  </w:num>
  <w:num w:numId="62" w16cid:durableId="1901013894">
    <w:abstractNumId w:val="69"/>
  </w:num>
  <w:num w:numId="63" w16cid:durableId="1230535998">
    <w:abstractNumId w:val="30"/>
  </w:num>
  <w:num w:numId="64" w16cid:durableId="2083866351">
    <w:abstractNumId w:val="8"/>
  </w:num>
  <w:num w:numId="65" w16cid:durableId="499589309">
    <w:abstractNumId w:val="45"/>
  </w:num>
  <w:num w:numId="66" w16cid:durableId="1944142355">
    <w:abstractNumId w:val="52"/>
  </w:num>
  <w:num w:numId="67" w16cid:durableId="1009992395">
    <w:abstractNumId w:val="19"/>
  </w:num>
  <w:num w:numId="68" w16cid:durableId="221252923">
    <w:abstractNumId w:val="53"/>
  </w:num>
  <w:num w:numId="69" w16cid:durableId="769855619">
    <w:abstractNumId w:val="54"/>
  </w:num>
  <w:num w:numId="70" w16cid:durableId="1108962826">
    <w:abstractNumId w:val="15"/>
  </w:num>
  <w:num w:numId="71" w16cid:durableId="1880436367">
    <w:abstractNumId w:val="58"/>
  </w:num>
  <w:num w:numId="72" w16cid:durableId="1923710563">
    <w:abstractNumId w:val="2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850"/>
    <w:rsid w:val="000044A9"/>
    <w:rsid w:val="00007840"/>
    <w:rsid w:val="00010F06"/>
    <w:rsid w:val="0001266C"/>
    <w:rsid w:val="00013675"/>
    <w:rsid w:val="0001457E"/>
    <w:rsid w:val="00015AA7"/>
    <w:rsid w:val="00016241"/>
    <w:rsid w:val="000165A1"/>
    <w:rsid w:val="00017AC9"/>
    <w:rsid w:val="00020608"/>
    <w:rsid w:val="00023B67"/>
    <w:rsid w:val="0002437B"/>
    <w:rsid w:val="000248D6"/>
    <w:rsid w:val="00026795"/>
    <w:rsid w:val="000274AD"/>
    <w:rsid w:val="000303E1"/>
    <w:rsid w:val="00031485"/>
    <w:rsid w:val="00032D78"/>
    <w:rsid w:val="000333BB"/>
    <w:rsid w:val="000343E8"/>
    <w:rsid w:val="0003798A"/>
    <w:rsid w:val="0004317A"/>
    <w:rsid w:val="00044D7D"/>
    <w:rsid w:val="00046D73"/>
    <w:rsid w:val="000505AE"/>
    <w:rsid w:val="000505ED"/>
    <w:rsid w:val="000542CE"/>
    <w:rsid w:val="00055651"/>
    <w:rsid w:val="0005607C"/>
    <w:rsid w:val="000576D4"/>
    <w:rsid w:val="0006055F"/>
    <w:rsid w:val="0006165C"/>
    <w:rsid w:val="00064716"/>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2186"/>
    <w:rsid w:val="0009317B"/>
    <w:rsid w:val="0009372D"/>
    <w:rsid w:val="0009550B"/>
    <w:rsid w:val="000A1655"/>
    <w:rsid w:val="000A2926"/>
    <w:rsid w:val="000A3B48"/>
    <w:rsid w:val="000A522C"/>
    <w:rsid w:val="000A6EB9"/>
    <w:rsid w:val="000A758B"/>
    <w:rsid w:val="000B1C69"/>
    <w:rsid w:val="000B2280"/>
    <w:rsid w:val="000B22F1"/>
    <w:rsid w:val="000C35AE"/>
    <w:rsid w:val="000C3BB2"/>
    <w:rsid w:val="000C6057"/>
    <w:rsid w:val="000C6596"/>
    <w:rsid w:val="000C7070"/>
    <w:rsid w:val="000D1619"/>
    <w:rsid w:val="000D2656"/>
    <w:rsid w:val="000D2879"/>
    <w:rsid w:val="000D29FE"/>
    <w:rsid w:val="000D7BCB"/>
    <w:rsid w:val="000E101C"/>
    <w:rsid w:val="000E1264"/>
    <w:rsid w:val="000E5453"/>
    <w:rsid w:val="000E7545"/>
    <w:rsid w:val="000E7E09"/>
    <w:rsid w:val="000F3A9A"/>
    <w:rsid w:val="000F3F2F"/>
    <w:rsid w:val="000F6964"/>
    <w:rsid w:val="001007BB"/>
    <w:rsid w:val="001043AB"/>
    <w:rsid w:val="0010791B"/>
    <w:rsid w:val="00107C6F"/>
    <w:rsid w:val="00107EFC"/>
    <w:rsid w:val="00110765"/>
    <w:rsid w:val="00110B67"/>
    <w:rsid w:val="00111822"/>
    <w:rsid w:val="00112833"/>
    <w:rsid w:val="001171A6"/>
    <w:rsid w:val="00122D78"/>
    <w:rsid w:val="00125F03"/>
    <w:rsid w:val="00127656"/>
    <w:rsid w:val="00132E7D"/>
    <w:rsid w:val="001379B2"/>
    <w:rsid w:val="0014156E"/>
    <w:rsid w:val="00141757"/>
    <w:rsid w:val="00143203"/>
    <w:rsid w:val="0014337C"/>
    <w:rsid w:val="00150C67"/>
    <w:rsid w:val="00151AB7"/>
    <w:rsid w:val="00156590"/>
    <w:rsid w:val="00160302"/>
    <w:rsid w:val="00162D6D"/>
    <w:rsid w:val="001702A0"/>
    <w:rsid w:val="0017290B"/>
    <w:rsid w:val="00175B3F"/>
    <w:rsid w:val="00176186"/>
    <w:rsid w:val="001812DF"/>
    <w:rsid w:val="001823DE"/>
    <w:rsid w:val="001848E0"/>
    <w:rsid w:val="001867CD"/>
    <w:rsid w:val="00191B33"/>
    <w:rsid w:val="001959BB"/>
    <w:rsid w:val="00196E22"/>
    <w:rsid w:val="0019790D"/>
    <w:rsid w:val="001A183E"/>
    <w:rsid w:val="001A3A80"/>
    <w:rsid w:val="001A4E8A"/>
    <w:rsid w:val="001A6322"/>
    <w:rsid w:val="001B094F"/>
    <w:rsid w:val="001C0993"/>
    <w:rsid w:val="001C0D8B"/>
    <w:rsid w:val="001C228E"/>
    <w:rsid w:val="001C68B4"/>
    <w:rsid w:val="001D31A5"/>
    <w:rsid w:val="001D331F"/>
    <w:rsid w:val="001D370B"/>
    <w:rsid w:val="001D7E06"/>
    <w:rsid w:val="001E041C"/>
    <w:rsid w:val="001E0D04"/>
    <w:rsid w:val="001E1320"/>
    <w:rsid w:val="001E3FE9"/>
    <w:rsid w:val="001E5C0F"/>
    <w:rsid w:val="001F3B02"/>
    <w:rsid w:val="001F697A"/>
    <w:rsid w:val="001F76F0"/>
    <w:rsid w:val="002006C4"/>
    <w:rsid w:val="00203F9E"/>
    <w:rsid w:val="00206572"/>
    <w:rsid w:val="00207E05"/>
    <w:rsid w:val="00216312"/>
    <w:rsid w:val="002169C7"/>
    <w:rsid w:val="00216A9A"/>
    <w:rsid w:val="00217FB3"/>
    <w:rsid w:val="002201B5"/>
    <w:rsid w:val="002229B9"/>
    <w:rsid w:val="0022596E"/>
    <w:rsid w:val="00225D57"/>
    <w:rsid w:val="00233273"/>
    <w:rsid w:val="0023370B"/>
    <w:rsid w:val="00234473"/>
    <w:rsid w:val="00234786"/>
    <w:rsid w:val="0023492D"/>
    <w:rsid w:val="00235B3F"/>
    <w:rsid w:val="00236CCB"/>
    <w:rsid w:val="0024171F"/>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4236"/>
    <w:rsid w:val="00264B55"/>
    <w:rsid w:val="002671DB"/>
    <w:rsid w:val="0027105F"/>
    <w:rsid w:val="0027221B"/>
    <w:rsid w:val="00272350"/>
    <w:rsid w:val="00272E41"/>
    <w:rsid w:val="00274B0A"/>
    <w:rsid w:val="002777B3"/>
    <w:rsid w:val="00277F54"/>
    <w:rsid w:val="00282AD4"/>
    <w:rsid w:val="00283BE0"/>
    <w:rsid w:val="00283FE3"/>
    <w:rsid w:val="00285653"/>
    <w:rsid w:val="00286606"/>
    <w:rsid w:val="002869C0"/>
    <w:rsid w:val="00287145"/>
    <w:rsid w:val="002878E9"/>
    <w:rsid w:val="00287F6B"/>
    <w:rsid w:val="00290068"/>
    <w:rsid w:val="00290A8E"/>
    <w:rsid w:val="00290EAE"/>
    <w:rsid w:val="00293E67"/>
    <w:rsid w:val="00294345"/>
    <w:rsid w:val="002947C3"/>
    <w:rsid w:val="0029531C"/>
    <w:rsid w:val="00295469"/>
    <w:rsid w:val="002A16C0"/>
    <w:rsid w:val="002A20E7"/>
    <w:rsid w:val="002A25EF"/>
    <w:rsid w:val="002A60C1"/>
    <w:rsid w:val="002B2271"/>
    <w:rsid w:val="002B54AB"/>
    <w:rsid w:val="002B6FAD"/>
    <w:rsid w:val="002B7D0C"/>
    <w:rsid w:val="002C340E"/>
    <w:rsid w:val="002C412B"/>
    <w:rsid w:val="002C5A1F"/>
    <w:rsid w:val="002C6445"/>
    <w:rsid w:val="002D0681"/>
    <w:rsid w:val="002D4E53"/>
    <w:rsid w:val="002D5D1E"/>
    <w:rsid w:val="002D6CE6"/>
    <w:rsid w:val="002E6065"/>
    <w:rsid w:val="002E7695"/>
    <w:rsid w:val="002F2604"/>
    <w:rsid w:val="002F35A6"/>
    <w:rsid w:val="002F59F6"/>
    <w:rsid w:val="002F6888"/>
    <w:rsid w:val="003003A3"/>
    <w:rsid w:val="00301AC1"/>
    <w:rsid w:val="00303A8E"/>
    <w:rsid w:val="0030549D"/>
    <w:rsid w:val="003054FE"/>
    <w:rsid w:val="00305850"/>
    <w:rsid w:val="00306929"/>
    <w:rsid w:val="0030695B"/>
    <w:rsid w:val="00310099"/>
    <w:rsid w:val="00310CCE"/>
    <w:rsid w:val="00313A41"/>
    <w:rsid w:val="00313AD0"/>
    <w:rsid w:val="00315CEC"/>
    <w:rsid w:val="00316974"/>
    <w:rsid w:val="00317460"/>
    <w:rsid w:val="003207B6"/>
    <w:rsid w:val="003246AF"/>
    <w:rsid w:val="00327E6B"/>
    <w:rsid w:val="00332970"/>
    <w:rsid w:val="00333E6C"/>
    <w:rsid w:val="0033553C"/>
    <w:rsid w:val="003373B9"/>
    <w:rsid w:val="0034069C"/>
    <w:rsid w:val="00341BDC"/>
    <w:rsid w:val="00342CB9"/>
    <w:rsid w:val="00342FF6"/>
    <w:rsid w:val="003432BD"/>
    <w:rsid w:val="00345A47"/>
    <w:rsid w:val="0034602C"/>
    <w:rsid w:val="00353D65"/>
    <w:rsid w:val="003544CC"/>
    <w:rsid w:val="0036128E"/>
    <w:rsid w:val="00362F60"/>
    <w:rsid w:val="00363533"/>
    <w:rsid w:val="00364FB0"/>
    <w:rsid w:val="00365C28"/>
    <w:rsid w:val="003674E9"/>
    <w:rsid w:val="00367AE9"/>
    <w:rsid w:val="00370BA0"/>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E00"/>
    <w:rsid w:val="003A531F"/>
    <w:rsid w:val="003A6658"/>
    <w:rsid w:val="003A6C8D"/>
    <w:rsid w:val="003B079D"/>
    <w:rsid w:val="003B14A3"/>
    <w:rsid w:val="003B3869"/>
    <w:rsid w:val="003B5B5F"/>
    <w:rsid w:val="003B6F21"/>
    <w:rsid w:val="003C0CE4"/>
    <w:rsid w:val="003C4B95"/>
    <w:rsid w:val="003C4F25"/>
    <w:rsid w:val="003D05DF"/>
    <w:rsid w:val="003D6FF7"/>
    <w:rsid w:val="003E0A96"/>
    <w:rsid w:val="003E12B7"/>
    <w:rsid w:val="003E19A5"/>
    <w:rsid w:val="003F1B85"/>
    <w:rsid w:val="003F2025"/>
    <w:rsid w:val="003F203F"/>
    <w:rsid w:val="003F2898"/>
    <w:rsid w:val="003F367B"/>
    <w:rsid w:val="003F5EA8"/>
    <w:rsid w:val="003F62A3"/>
    <w:rsid w:val="003F6FE5"/>
    <w:rsid w:val="003F7CA5"/>
    <w:rsid w:val="00400CE3"/>
    <w:rsid w:val="00401405"/>
    <w:rsid w:val="00401D05"/>
    <w:rsid w:val="00402A76"/>
    <w:rsid w:val="00403B5B"/>
    <w:rsid w:val="00405317"/>
    <w:rsid w:val="00406381"/>
    <w:rsid w:val="004106BF"/>
    <w:rsid w:val="0041109B"/>
    <w:rsid w:val="00411BBB"/>
    <w:rsid w:val="004131B7"/>
    <w:rsid w:val="00415E80"/>
    <w:rsid w:val="0042022E"/>
    <w:rsid w:val="00421E1B"/>
    <w:rsid w:val="004221E2"/>
    <w:rsid w:val="00422565"/>
    <w:rsid w:val="004241D3"/>
    <w:rsid w:val="004271D5"/>
    <w:rsid w:val="0042781C"/>
    <w:rsid w:val="00430669"/>
    <w:rsid w:val="00432008"/>
    <w:rsid w:val="0043279B"/>
    <w:rsid w:val="00433EB6"/>
    <w:rsid w:val="0043677E"/>
    <w:rsid w:val="004402F3"/>
    <w:rsid w:val="0044072B"/>
    <w:rsid w:val="00441C95"/>
    <w:rsid w:val="00442DE9"/>
    <w:rsid w:val="004440DE"/>
    <w:rsid w:val="00444D00"/>
    <w:rsid w:val="004537B4"/>
    <w:rsid w:val="004538A0"/>
    <w:rsid w:val="00455F20"/>
    <w:rsid w:val="00460CB1"/>
    <w:rsid w:val="0046101C"/>
    <w:rsid w:val="00461DE7"/>
    <w:rsid w:val="0046206B"/>
    <w:rsid w:val="00462437"/>
    <w:rsid w:val="004642D8"/>
    <w:rsid w:val="00466EA4"/>
    <w:rsid w:val="004673C0"/>
    <w:rsid w:val="00471155"/>
    <w:rsid w:val="00471573"/>
    <w:rsid w:val="00472CF3"/>
    <w:rsid w:val="004731B4"/>
    <w:rsid w:val="00474316"/>
    <w:rsid w:val="00476DC9"/>
    <w:rsid w:val="0048196F"/>
    <w:rsid w:val="0049064C"/>
    <w:rsid w:val="004910FF"/>
    <w:rsid w:val="00492879"/>
    <w:rsid w:val="0049324C"/>
    <w:rsid w:val="00497CE6"/>
    <w:rsid w:val="004A1132"/>
    <w:rsid w:val="004A1A78"/>
    <w:rsid w:val="004A25F6"/>
    <w:rsid w:val="004A4294"/>
    <w:rsid w:val="004A5C5C"/>
    <w:rsid w:val="004B4BDA"/>
    <w:rsid w:val="004B4FF1"/>
    <w:rsid w:val="004B5008"/>
    <w:rsid w:val="004B5295"/>
    <w:rsid w:val="004B6295"/>
    <w:rsid w:val="004C2E6A"/>
    <w:rsid w:val="004C4242"/>
    <w:rsid w:val="004C57BF"/>
    <w:rsid w:val="004C60BF"/>
    <w:rsid w:val="004C738A"/>
    <w:rsid w:val="004C7E5B"/>
    <w:rsid w:val="004D1D39"/>
    <w:rsid w:val="004D498C"/>
    <w:rsid w:val="004E1EDD"/>
    <w:rsid w:val="004E210B"/>
    <w:rsid w:val="004E24CE"/>
    <w:rsid w:val="004E37BD"/>
    <w:rsid w:val="004E56F6"/>
    <w:rsid w:val="004F1B45"/>
    <w:rsid w:val="004F2D5B"/>
    <w:rsid w:val="004F3972"/>
    <w:rsid w:val="004F498F"/>
    <w:rsid w:val="004F67C1"/>
    <w:rsid w:val="0050148F"/>
    <w:rsid w:val="00504A2A"/>
    <w:rsid w:val="00506257"/>
    <w:rsid w:val="0051173D"/>
    <w:rsid w:val="0051208D"/>
    <w:rsid w:val="00513D39"/>
    <w:rsid w:val="00515E28"/>
    <w:rsid w:val="00516410"/>
    <w:rsid w:val="005344F2"/>
    <w:rsid w:val="00536738"/>
    <w:rsid w:val="00541132"/>
    <w:rsid w:val="00541824"/>
    <w:rsid w:val="00542224"/>
    <w:rsid w:val="005452DA"/>
    <w:rsid w:val="00545342"/>
    <w:rsid w:val="00546EED"/>
    <w:rsid w:val="00550729"/>
    <w:rsid w:val="00550DA0"/>
    <w:rsid w:val="00550ECE"/>
    <w:rsid w:val="00551DB8"/>
    <w:rsid w:val="00554E6E"/>
    <w:rsid w:val="0055606A"/>
    <w:rsid w:val="00557160"/>
    <w:rsid w:val="00557400"/>
    <w:rsid w:val="00557BDA"/>
    <w:rsid w:val="0056073F"/>
    <w:rsid w:val="00560B06"/>
    <w:rsid w:val="0056178F"/>
    <w:rsid w:val="00565436"/>
    <w:rsid w:val="00565CA5"/>
    <w:rsid w:val="005710EB"/>
    <w:rsid w:val="00571461"/>
    <w:rsid w:val="00572039"/>
    <w:rsid w:val="00573C0E"/>
    <w:rsid w:val="00573E91"/>
    <w:rsid w:val="005757AA"/>
    <w:rsid w:val="0058258C"/>
    <w:rsid w:val="00584C83"/>
    <w:rsid w:val="00584E8A"/>
    <w:rsid w:val="00586D19"/>
    <w:rsid w:val="00587B12"/>
    <w:rsid w:val="00587ED4"/>
    <w:rsid w:val="00592312"/>
    <w:rsid w:val="005A0017"/>
    <w:rsid w:val="005A2DA0"/>
    <w:rsid w:val="005A3FC4"/>
    <w:rsid w:val="005A5607"/>
    <w:rsid w:val="005B1130"/>
    <w:rsid w:val="005B1DEE"/>
    <w:rsid w:val="005B236A"/>
    <w:rsid w:val="005B43B7"/>
    <w:rsid w:val="005B4D82"/>
    <w:rsid w:val="005B5783"/>
    <w:rsid w:val="005C1532"/>
    <w:rsid w:val="005C2E2F"/>
    <w:rsid w:val="005C3E3A"/>
    <w:rsid w:val="005C571E"/>
    <w:rsid w:val="005C7E83"/>
    <w:rsid w:val="005D2ED2"/>
    <w:rsid w:val="005D5E41"/>
    <w:rsid w:val="005D655D"/>
    <w:rsid w:val="005E3DDA"/>
    <w:rsid w:val="005E7851"/>
    <w:rsid w:val="005F0382"/>
    <w:rsid w:val="005F1323"/>
    <w:rsid w:val="005F156F"/>
    <w:rsid w:val="005F1E92"/>
    <w:rsid w:val="005F243E"/>
    <w:rsid w:val="005F2C0D"/>
    <w:rsid w:val="005F2D1F"/>
    <w:rsid w:val="005F5C22"/>
    <w:rsid w:val="00604BA5"/>
    <w:rsid w:val="00604FBD"/>
    <w:rsid w:val="00612E03"/>
    <w:rsid w:val="006136D0"/>
    <w:rsid w:val="006154FF"/>
    <w:rsid w:val="00615BCE"/>
    <w:rsid w:val="00616174"/>
    <w:rsid w:val="0061790A"/>
    <w:rsid w:val="006217F9"/>
    <w:rsid w:val="00621F31"/>
    <w:rsid w:val="00622C3F"/>
    <w:rsid w:val="006257A1"/>
    <w:rsid w:val="00626BE4"/>
    <w:rsid w:val="00630D0F"/>
    <w:rsid w:val="00633E9B"/>
    <w:rsid w:val="006447E7"/>
    <w:rsid w:val="00644F55"/>
    <w:rsid w:val="00645FF0"/>
    <w:rsid w:val="00647082"/>
    <w:rsid w:val="006470F4"/>
    <w:rsid w:val="006550AA"/>
    <w:rsid w:val="00655730"/>
    <w:rsid w:val="00655A3A"/>
    <w:rsid w:val="0065693B"/>
    <w:rsid w:val="00657DA2"/>
    <w:rsid w:val="00660B71"/>
    <w:rsid w:val="00660D78"/>
    <w:rsid w:val="00663424"/>
    <w:rsid w:val="0066520D"/>
    <w:rsid w:val="00665419"/>
    <w:rsid w:val="006654C6"/>
    <w:rsid w:val="00665B8A"/>
    <w:rsid w:val="006667B5"/>
    <w:rsid w:val="00667853"/>
    <w:rsid w:val="006710F8"/>
    <w:rsid w:val="00676BB8"/>
    <w:rsid w:val="0067791E"/>
    <w:rsid w:val="006802E9"/>
    <w:rsid w:val="0068106E"/>
    <w:rsid w:val="00683DD3"/>
    <w:rsid w:val="00684059"/>
    <w:rsid w:val="0068639F"/>
    <w:rsid w:val="0068661F"/>
    <w:rsid w:val="00690B6B"/>
    <w:rsid w:val="0069107C"/>
    <w:rsid w:val="00695535"/>
    <w:rsid w:val="006A20C5"/>
    <w:rsid w:val="006A221C"/>
    <w:rsid w:val="006A618E"/>
    <w:rsid w:val="006A65A3"/>
    <w:rsid w:val="006B2A7D"/>
    <w:rsid w:val="006B2D43"/>
    <w:rsid w:val="006B3DA1"/>
    <w:rsid w:val="006B4F55"/>
    <w:rsid w:val="006B59D4"/>
    <w:rsid w:val="006C121F"/>
    <w:rsid w:val="006C238E"/>
    <w:rsid w:val="006C4C57"/>
    <w:rsid w:val="006C602B"/>
    <w:rsid w:val="006D1445"/>
    <w:rsid w:val="006D181A"/>
    <w:rsid w:val="006D2662"/>
    <w:rsid w:val="006D27CD"/>
    <w:rsid w:val="006D4D65"/>
    <w:rsid w:val="006D6664"/>
    <w:rsid w:val="006D70B9"/>
    <w:rsid w:val="006D7261"/>
    <w:rsid w:val="006E2F53"/>
    <w:rsid w:val="006E4768"/>
    <w:rsid w:val="006E7F69"/>
    <w:rsid w:val="006F00F3"/>
    <w:rsid w:val="006F1B4D"/>
    <w:rsid w:val="006F4210"/>
    <w:rsid w:val="006F46D1"/>
    <w:rsid w:val="00701C81"/>
    <w:rsid w:val="00702CBC"/>
    <w:rsid w:val="0071081D"/>
    <w:rsid w:val="00710A0D"/>
    <w:rsid w:val="007110B8"/>
    <w:rsid w:val="00711541"/>
    <w:rsid w:val="00711A1D"/>
    <w:rsid w:val="00713D76"/>
    <w:rsid w:val="00714271"/>
    <w:rsid w:val="00714A0F"/>
    <w:rsid w:val="00714F20"/>
    <w:rsid w:val="007152B5"/>
    <w:rsid w:val="0071698E"/>
    <w:rsid w:val="0071723E"/>
    <w:rsid w:val="007219CC"/>
    <w:rsid w:val="00722EC2"/>
    <w:rsid w:val="00724AFF"/>
    <w:rsid w:val="00724D35"/>
    <w:rsid w:val="0072748D"/>
    <w:rsid w:val="0073284C"/>
    <w:rsid w:val="00733381"/>
    <w:rsid w:val="00733C6E"/>
    <w:rsid w:val="007356FD"/>
    <w:rsid w:val="00735873"/>
    <w:rsid w:val="00736C10"/>
    <w:rsid w:val="00736F69"/>
    <w:rsid w:val="0073781B"/>
    <w:rsid w:val="00743405"/>
    <w:rsid w:val="00745E61"/>
    <w:rsid w:val="00750624"/>
    <w:rsid w:val="00750F7B"/>
    <w:rsid w:val="0075196A"/>
    <w:rsid w:val="00752FF6"/>
    <w:rsid w:val="0075665B"/>
    <w:rsid w:val="00761C94"/>
    <w:rsid w:val="00762CB3"/>
    <w:rsid w:val="0076352B"/>
    <w:rsid w:val="00763A8B"/>
    <w:rsid w:val="00763CEC"/>
    <w:rsid w:val="00765056"/>
    <w:rsid w:val="00766B0C"/>
    <w:rsid w:val="00767CFB"/>
    <w:rsid w:val="007706D4"/>
    <w:rsid w:val="00773942"/>
    <w:rsid w:val="0077415C"/>
    <w:rsid w:val="00780469"/>
    <w:rsid w:val="00782E8E"/>
    <w:rsid w:val="00783014"/>
    <w:rsid w:val="00792963"/>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D155F"/>
    <w:rsid w:val="007D171A"/>
    <w:rsid w:val="007D2189"/>
    <w:rsid w:val="007D4A5D"/>
    <w:rsid w:val="007D5524"/>
    <w:rsid w:val="007D6F0A"/>
    <w:rsid w:val="007D7027"/>
    <w:rsid w:val="007E0695"/>
    <w:rsid w:val="007E4E3A"/>
    <w:rsid w:val="007E4E3F"/>
    <w:rsid w:val="007E505E"/>
    <w:rsid w:val="007E55C6"/>
    <w:rsid w:val="007E5C18"/>
    <w:rsid w:val="007E7F04"/>
    <w:rsid w:val="007F3213"/>
    <w:rsid w:val="007F4A13"/>
    <w:rsid w:val="007F5A3D"/>
    <w:rsid w:val="007F6FA1"/>
    <w:rsid w:val="00803E32"/>
    <w:rsid w:val="00806095"/>
    <w:rsid w:val="0080798E"/>
    <w:rsid w:val="008148B4"/>
    <w:rsid w:val="00816D37"/>
    <w:rsid w:val="0081758F"/>
    <w:rsid w:val="00821C61"/>
    <w:rsid w:val="00822497"/>
    <w:rsid w:val="00823402"/>
    <w:rsid w:val="00823E31"/>
    <w:rsid w:val="00831C40"/>
    <w:rsid w:val="008353F7"/>
    <w:rsid w:val="00835AD3"/>
    <w:rsid w:val="00844E64"/>
    <w:rsid w:val="00846AAB"/>
    <w:rsid w:val="00854CA0"/>
    <w:rsid w:val="008609F5"/>
    <w:rsid w:val="008615C8"/>
    <w:rsid w:val="00862F0F"/>
    <w:rsid w:val="00864D23"/>
    <w:rsid w:val="008661B0"/>
    <w:rsid w:val="00874E2F"/>
    <w:rsid w:val="00875598"/>
    <w:rsid w:val="0087567E"/>
    <w:rsid w:val="00877AF3"/>
    <w:rsid w:val="00877E87"/>
    <w:rsid w:val="008823F2"/>
    <w:rsid w:val="00883EE4"/>
    <w:rsid w:val="008840B5"/>
    <w:rsid w:val="00885092"/>
    <w:rsid w:val="00885EC3"/>
    <w:rsid w:val="00887D60"/>
    <w:rsid w:val="00892274"/>
    <w:rsid w:val="0089377D"/>
    <w:rsid w:val="00893981"/>
    <w:rsid w:val="008A2F65"/>
    <w:rsid w:val="008A3348"/>
    <w:rsid w:val="008A461A"/>
    <w:rsid w:val="008A6E4B"/>
    <w:rsid w:val="008A7489"/>
    <w:rsid w:val="008B09E9"/>
    <w:rsid w:val="008B6536"/>
    <w:rsid w:val="008C2075"/>
    <w:rsid w:val="008C2B05"/>
    <w:rsid w:val="008C5A1C"/>
    <w:rsid w:val="008C602B"/>
    <w:rsid w:val="008D50D8"/>
    <w:rsid w:val="008D674E"/>
    <w:rsid w:val="008D72A8"/>
    <w:rsid w:val="008E0010"/>
    <w:rsid w:val="008E4230"/>
    <w:rsid w:val="008E4A4F"/>
    <w:rsid w:val="008E5250"/>
    <w:rsid w:val="008E680A"/>
    <w:rsid w:val="008E6FB6"/>
    <w:rsid w:val="008E7A03"/>
    <w:rsid w:val="008F0748"/>
    <w:rsid w:val="008F17A0"/>
    <w:rsid w:val="008F3872"/>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6931"/>
    <w:rsid w:val="009276A1"/>
    <w:rsid w:val="00930CC2"/>
    <w:rsid w:val="009340C1"/>
    <w:rsid w:val="00934DDF"/>
    <w:rsid w:val="0093575C"/>
    <w:rsid w:val="00936061"/>
    <w:rsid w:val="009361F9"/>
    <w:rsid w:val="009404BD"/>
    <w:rsid w:val="009452F5"/>
    <w:rsid w:val="0094581A"/>
    <w:rsid w:val="00946DB2"/>
    <w:rsid w:val="009523AE"/>
    <w:rsid w:val="00962B7A"/>
    <w:rsid w:val="00963FF5"/>
    <w:rsid w:val="00964359"/>
    <w:rsid w:val="00965C82"/>
    <w:rsid w:val="009664F7"/>
    <w:rsid w:val="009667DE"/>
    <w:rsid w:val="009669DE"/>
    <w:rsid w:val="00971782"/>
    <w:rsid w:val="009730DD"/>
    <w:rsid w:val="009741A7"/>
    <w:rsid w:val="0097441C"/>
    <w:rsid w:val="00974ADC"/>
    <w:rsid w:val="0097745B"/>
    <w:rsid w:val="00982022"/>
    <w:rsid w:val="009837E1"/>
    <w:rsid w:val="009866F0"/>
    <w:rsid w:val="0099087C"/>
    <w:rsid w:val="009951A4"/>
    <w:rsid w:val="009A03DB"/>
    <w:rsid w:val="009A32EF"/>
    <w:rsid w:val="009A5451"/>
    <w:rsid w:val="009A6F74"/>
    <w:rsid w:val="009C0B30"/>
    <w:rsid w:val="009C0EC2"/>
    <w:rsid w:val="009C3111"/>
    <w:rsid w:val="009C5010"/>
    <w:rsid w:val="009C60E1"/>
    <w:rsid w:val="009C69D3"/>
    <w:rsid w:val="009D242B"/>
    <w:rsid w:val="009D307C"/>
    <w:rsid w:val="009D491D"/>
    <w:rsid w:val="009E2858"/>
    <w:rsid w:val="009E5579"/>
    <w:rsid w:val="009E6E76"/>
    <w:rsid w:val="009F251F"/>
    <w:rsid w:val="009F33BA"/>
    <w:rsid w:val="009F59CF"/>
    <w:rsid w:val="009F662D"/>
    <w:rsid w:val="00A00185"/>
    <w:rsid w:val="00A00245"/>
    <w:rsid w:val="00A03474"/>
    <w:rsid w:val="00A03780"/>
    <w:rsid w:val="00A04ABC"/>
    <w:rsid w:val="00A05E8D"/>
    <w:rsid w:val="00A10D97"/>
    <w:rsid w:val="00A12D3C"/>
    <w:rsid w:val="00A12F20"/>
    <w:rsid w:val="00A14555"/>
    <w:rsid w:val="00A15431"/>
    <w:rsid w:val="00A16C02"/>
    <w:rsid w:val="00A229E7"/>
    <w:rsid w:val="00A22F6A"/>
    <w:rsid w:val="00A26089"/>
    <w:rsid w:val="00A27DE4"/>
    <w:rsid w:val="00A3024E"/>
    <w:rsid w:val="00A339FA"/>
    <w:rsid w:val="00A35989"/>
    <w:rsid w:val="00A400AD"/>
    <w:rsid w:val="00A418A1"/>
    <w:rsid w:val="00A41A10"/>
    <w:rsid w:val="00A42809"/>
    <w:rsid w:val="00A45410"/>
    <w:rsid w:val="00A464AD"/>
    <w:rsid w:val="00A47622"/>
    <w:rsid w:val="00A50E9C"/>
    <w:rsid w:val="00A53D5F"/>
    <w:rsid w:val="00A55125"/>
    <w:rsid w:val="00A55AEE"/>
    <w:rsid w:val="00A56C2F"/>
    <w:rsid w:val="00A60AE9"/>
    <w:rsid w:val="00A61D6D"/>
    <w:rsid w:val="00A629B2"/>
    <w:rsid w:val="00A651A4"/>
    <w:rsid w:val="00A65BDB"/>
    <w:rsid w:val="00A70FDD"/>
    <w:rsid w:val="00A71408"/>
    <w:rsid w:val="00A71717"/>
    <w:rsid w:val="00A72188"/>
    <w:rsid w:val="00A74777"/>
    <w:rsid w:val="00A76FB1"/>
    <w:rsid w:val="00A83328"/>
    <w:rsid w:val="00A85F4C"/>
    <w:rsid w:val="00A87DA1"/>
    <w:rsid w:val="00A91CA8"/>
    <w:rsid w:val="00A934A9"/>
    <w:rsid w:val="00A93996"/>
    <w:rsid w:val="00A97C1B"/>
    <w:rsid w:val="00AA0AE3"/>
    <w:rsid w:val="00AA46F3"/>
    <w:rsid w:val="00AA6037"/>
    <w:rsid w:val="00AA60C9"/>
    <w:rsid w:val="00AB2662"/>
    <w:rsid w:val="00AB5008"/>
    <w:rsid w:val="00AB5785"/>
    <w:rsid w:val="00AC3651"/>
    <w:rsid w:val="00AC3807"/>
    <w:rsid w:val="00AC4FC1"/>
    <w:rsid w:val="00AC75BB"/>
    <w:rsid w:val="00AD3C2B"/>
    <w:rsid w:val="00AD4A8A"/>
    <w:rsid w:val="00AD518C"/>
    <w:rsid w:val="00AE0547"/>
    <w:rsid w:val="00AE1041"/>
    <w:rsid w:val="00AE2887"/>
    <w:rsid w:val="00AE3B16"/>
    <w:rsid w:val="00AE56E0"/>
    <w:rsid w:val="00AE74D2"/>
    <w:rsid w:val="00AE750C"/>
    <w:rsid w:val="00AF344D"/>
    <w:rsid w:val="00AF35D7"/>
    <w:rsid w:val="00AF414F"/>
    <w:rsid w:val="00AF73D6"/>
    <w:rsid w:val="00B10559"/>
    <w:rsid w:val="00B118C2"/>
    <w:rsid w:val="00B12309"/>
    <w:rsid w:val="00B21E12"/>
    <w:rsid w:val="00B23DDC"/>
    <w:rsid w:val="00B266D7"/>
    <w:rsid w:val="00B319AB"/>
    <w:rsid w:val="00B35539"/>
    <w:rsid w:val="00B427D7"/>
    <w:rsid w:val="00B43763"/>
    <w:rsid w:val="00B4430F"/>
    <w:rsid w:val="00B45354"/>
    <w:rsid w:val="00B47064"/>
    <w:rsid w:val="00B476A4"/>
    <w:rsid w:val="00B513D6"/>
    <w:rsid w:val="00B5206A"/>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76F13"/>
    <w:rsid w:val="00B836ED"/>
    <w:rsid w:val="00B83E08"/>
    <w:rsid w:val="00B86634"/>
    <w:rsid w:val="00B8765A"/>
    <w:rsid w:val="00B90EE0"/>
    <w:rsid w:val="00B93910"/>
    <w:rsid w:val="00B93A88"/>
    <w:rsid w:val="00B9792C"/>
    <w:rsid w:val="00BA014C"/>
    <w:rsid w:val="00BA0B0E"/>
    <w:rsid w:val="00BA261A"/>
    <w:rsid w:val="00BA3C5A"/>
    <w:rsid w:val="00BA417F"/>
    <w:rsid w:val="00BA5A95"/>
    <w:rsid w:val="00BA76EF"/>
    <w:rsid w:val="00BB03AB"/>
    <w:rsid w:val="00BB10CD"/>
    <w:rsid w:val="00BB25D1"/>
    <w:rsid w:val="00BB52C1"/>
    <w:rsid w:val="00BB7FAB"/>
    <w:rsid w:val="00BC0307"/>
    <w:rsid w:val="00BC04B4"/>
    <w:rsid w:val="00BC0AE8"/>
    <w:rsid w:val="00BC2115"/>
    <w:rsid w:val="00BC4EEF"/>
    <w:rsid w:val="00BD1032"/>
    <w:rsid w:val="00BD27E8"/>
    <w:rsid w:val="00BD4CCF"/>
    <w:rsid w:val="00BD5713"/>
    <w:rsid w:val="00BD6712"/>
    <w:rsid w:val="00BE16BE"/>
    <w:rsid w:val="00BE3436"/>
    <w:rsid w:val="00BE3B8D"/>
    <w:rsid w:val="00BE4042"/>
    <w:rsid w:val="00BE4086"/>
    <w:rsid w:val="00BE5D84"/>
    <w:rsid w:val="00BE6239"/>
    <w:rsid w:val="00BF5619"/>
    <w:rsid w:val="00BF78B9"/>
    <w:rsid w:val="00C04016"/>
    <w:rsid w:val="00C12E7B"/>
    <w:rsid w:val="00C15AA3"/>
    <w:rsid w:val="00C16E61"/>
    <w:rsid w:val="00C17A30"/>
    <w:rsid w:val="00C200CE"/>
    <w:rsid w:val="00C22197"/>
    <w:rsid w:val="00C24FFA"/>
    <w:rsid w:val="00C27530"/>
    <w:rsid w:val="00C30B55"/>
    <w:rsid w:val="00C30E6E"/>
    <w:rsid w:val="00C32333"/>
    <w:rsid w:val="00C340E0"/>
    <w:rsid w:val="00C35212"/>
    <w:rsid w:val="00C35FA0"/>
    <w:rsid w:val="00C40212"/>
    <w:rsid w:val="00C427E9"/>
    <w:rsid w:val="00C50F6E"/>
    <w:rsid w:val="00C518D2"/>
    <w:rsid w:val="00C51F79"/>
    <w:rsid w:val="00C5253F"/>
    <w:rsid w:val="00C55987"/>
    <w:rsid w:val="00C55CD0"/>
    <w:rsid w:val="00C5669B"/>
    <w:rsid w:val="00C605A8"/>
    <w:rsid w:val="00C6437A"/>
    <w:rsid w:val="00C6787C"/>
    <w:rsid w:val="00C67C59"/>
    <w:rsid w:val="00C71C1B"/>
    <w:rsid w:val="00C72667"/>
    <w:rsid w:val="00C7280A"/>
    <w:rsid w:val="00C744DD"/>
    <w:rsid w:val="00C75D34"/>
    <w:rsid w:val="00C76D32"/>
    <w:rsid w:val="00C7730F"/>
    <w:rsid w:val="00C77FC0"/>
    <w:rsid w:val="00C77FC2"/>
    <w:rsid w:val="00C805F2"/>
    <w:rsid w:val="00C81672"/>
    <w:rsid w:val="00C824F0"/>
    <w:rsid w:val="00C922A7"/>
    <w:rsid w:val="00C93C31"/>
    <w:rsid w:val="00C94F4D"/>
    <w:rsid w:val="00CA1413"/>
    <w:rsid w:val="00CA15C1"/>
    <w:rsid w:val="00CA1789"/>
    <w:rsid w:val="00CA2BB2"/>
    <w:rsid w:val="00CA2DA8"/>
    <w:rsid w:val="00CA3B6D"/>
    <w:rsid w:val="00CA48A2"/>
    <w:rsid w:val="00CA5302"/>
    <w:rsid w:val="00CB0385"/>
    <w:rsid w:val="00CB1135"/>
    <w:rsid w:val="00CB21AC"/>
    <w:rsid w:val="00CB26D4"/>
    <w:rsid w:val="00CB4289"/>
    <w:rsid w:val="00CB4354"/>
    <w:rsid w:val="00CB63EB"/>
    <w:rsid w:val="00CB771F"/>
    <w:rsid w:val="00CC4E52"/>
    <w:rsid w:val="00CC6B29"/>
    <w:rsid w:val="00CC6F86"/>
    <w:rsid w:val="00CC76B2"/>
    <w:rsid w:val="00CD037D"/>
    <w:rsid w:val="00CD0C06"/>
    <w:rsid w:val="00CD2F06"/>
    <w:rsid w:val="00CD65AB"/>
    <w:rsid w:val="00CD6BE5"/>
    <w:rsid w:val="00CD7332"/>
    <w:rsid w:val="00CE07AD"/>
    <w:rsid w:val="00CE1962"/>
    <w:rsid w:val="00CE1BF2"/>
    <w:rsid w:val="00CE1F25"/>
    <w:rsid w:val="00CE522E"/>
    <w:rsid w:val="00CF176E"/>
    <w:rsid w:val="00CF3C21"/>
    <w:rsid w:val="00CF5091"/>
    <w:rsid w:val="00CF75C2"/>
    <w:rsid w:val="00CF7B39"/>
    <w:rsid w:val="00CF7CB0"/>
    <w:rsid w:val="00D012E5"/>
    <w:rsid w:val="00D03A6F"/>
    <w:rsid w:val="00D055B1"/>
    <w:rsid w:val="00D05868"/>
    <w:rsid w:val="00D05A42"/>
    <w:rsid w:val="00D066C9"/>
    <w:rsid w:val="00D0672D"/>
    <w:rsid w:val="00D06FDF"/>
    <w:rsid w:val="00D13105"/>
    <w:rsid w:val="00D14650"/>
    <w:rsid w:val="00D15232"/>
    <w:rsid w:val="00D154BA"/>
    <w:rsid w:val="00D17D98"/>
    <w:rsid w:val="00D213F8"/>
    <w:rsid w:val="00D22A19"/>
    <w:rsid w:val="00D2303B"/>
    <w:rsid w:val="00D25061"/>
    <w:rsid w:val="00D26F4F"/>
    <w:rsid w:val="00D27277"/>
    <w:rsid w:val="00D277F6"/>
    <w:rsid w:val="00D31DC7"/>
    <w:rsid w:val="00D326F1"/>
    <w:rsid w:val="00D347BB"/>
    <w:rsid w:val="00D348DD"/>
    <w:rsid w:val="00D3683A"/>
    <w:rsid w:val="00D446DF"/>
    <w:rsid w:val="00D54EC5"/>
    <w:rsid w:val="00D55D01"/>
    <w:rsid w:val="00D57A3B"/>
    <w:rsid w:val="00D57B4A"/>
    <w:rsid w:val="00D62A04"/>
    <w:rsid w:val="00D64EB7"/>
    <w:rsid w:val="00D7208A"/>
    <w:rsid w:val="00D72696"/>
    <w:rsid w:val="00D7344C"/>
    <w:rsid w:val="00D743F7"/>
    <w:rsid w:val="00D76EC6"/>
    <w:rsid w:val="00D77FDF"/>
    <w:rsid w:val="00D82235"/>
    <w:rsid w:val="00D82245"/>
    <w:rsid w:val="00D83ED4"/>
    <w:rsid w:val="00D858CF"/>
    <w:rsid w:val="00D86F62"/>
    <w:rsid w:val="00D90906"/>
    <w:rsid w:val="00D92BB1"/>
    <w:rsid w:val="00D93F7A"/>
    <w:rsid w:val="00D94663"/>
    <w:rsid w:val="00D95BB3"/>
    <w:rsid w:val="00D96823"/>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500"/>
    <w:rsid w:val="00DC5A99"/>
    <w:rsid w:val="00DC7600"/>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DF7997"/>
    <w:rsid w:val="00E01DB7"/>
    <w:rsid w:val="00E03E73"/>
    <w:rsid w:val="00E11418"/>
    <w:rsid w:val="00E139AB"/>
    <w:rsid w:val="00E212C5"/>
    <w:rsid w:val="00E21830"/>
    <w:rsid w:val="00E25B6B"/>
    <w:rsid w:val="00E2722F"/>
    <w:rsid w:val="00E30099"/>
    <w:rsid w:val="00E300C1"/>
    <w:rsid w:val="00E322B5"/>
    <w:rsid w:val="00E36FB1"/>
    <w:rsid w:val="00E3710E"/>
    <w:rsid w:val="00E377E9"/>
    <w:rsid w:val="00E42EBE"/>
    <w:rsid w:val="00E45F8E"/>
    <w:rsid w:val="00E46861"/>
    <w:rsid w:val="00E4761B"/>
    <w:rsid w:val="00E50114"/>
    <w:rsid w:val="00E56BBF"/>
    <w:rsid w:val="00E57EF7"/>
    <w:rsid w:val="00E6038F"/>
    <w:rsid w:val="00E62642"/>
    <w:rsid w:val="00E6408A"/>
    <w:rsid w:val="00E65B9D"/>
    <w:rsid w:val="00E66215"/>
    <w:rsid w:val="00E67E4B"/>
    <w:rsid w:val="00E71489"/>
    <w:rsid w:val="00E747BF"/>
    <w:rsid w:val="00E753C5"/>
    <w:rsid w:val="00E76F2E"/>
    <w:rsid w:val="00E80D5D"/>
    <w:rsid w:val="00E83341"/>
    <w:rsid w:val="00E84E4E"/>
    <w:rsid w:val="00E857C0"/>
    <w:rsid w:val="00E85B4F"/>
    <w:rsid w:val="00E87A79"/>
    <w:rsid w:val="00E91DDB"/>
    <w:rsid w:val="00E94E0C"/>
    <w:rsid w:val="00E96CC0"/>
    <w:rsid w:val="00EA10F7"/>
    <w:rsid w:val="00EA3419"/>
    <w:rsid w:val="00EA5DB0"/>
    <w:rsid w:val="00EA6117"/>
    <w:rsid w:val="00EA7146"/>
    <w:rsid w:val="00EB0A26"/>
    <w:rsid w:val="00EB0B22"/>
    <w:rsid w:val="00EB0D95"/>
    <w:rsid w:val="00EB2C48"/>
    <w:rsid w:val="00EB3583"/>
    <w:rsid w:val="00EB3D0B"/>
    <w:rsid w:val="00EB4503"/>
    <w:rsid w:val="00EB6AA4"/>
    <w:rsid w:val="00EC5DE9"/>
    <w:rsid w:val="00ED4CAE"/>
    <w:rsid w:val="00ED599C"/>
    <w:rsid w:val="00ED684D"/>
    <w:rsid w:val="00ED6CBB"/>
    <w:rsid w:val="00EE1E98"/>
    <w:rsid w:val="00EE248E"/>
    <w:rsid w:val="00EE310C"/>
    <w:rsid w:val="00EF0575"/>
    <w:rsid w:val="00EF070F"/>
    <w:rsid w:val="00EF1DF7"/>
    <w:rsid w:val="00EF2A6C"/>
    <w:rsid w:val="00EF2E85"/>
    <w:rsid w:val="00F00C22"/>
    <w:rsid w:val="00F01BD3"/>
    <w:rsid w:val="00F022DF"/>
    <w:rsid w:val="00F037BC"/>
    <w:rsid w:val="00F051E2"/>
    <w:rsid w:val="00F1085D"/>
    <w:rsid w:val="00F13AD5"/>
    <w:rsid w:val="00F21805"/>
    <w:rsid w:val="00F219DE"/>
    <w:rsid w:val="00F22710"/>
    <w:rsid w:val="00F2571B"/>
    <w:rsid w:val="00F25916"/>
    <w:rsid w:val="00F25CB0"/>
    <w:rsid w:val="00F27CA7"/>
    <w:rsid w:val="00F318C4"/>
    <w:rsid w:val="00F333B1"/>
    <w:rsid w:val="00F348D9"/>
    <w:rsid w:val="00F43138"/>
    <w:rsid w:val="00F432A7"/>
    <w:rsid w:val="00F51ADE"/>
    <w:rsid w:val="00F539A9"/>
    <w:rsid w:val="00F55545"/>
    <w:rsid w:val="00F56A06"/>
    <w:rsid w:val="00F60501"/>
    <w:rsid w:val="00F60F63"/>
    <w:rsid w:val="00F6191D"/>
    <w:rsid w:val="00F64361"/>
    <w:rsid w:val="00F65620"/>
    <w:rsid w:val="00F65C7A"/>
    <w:rsid w:val="00F6643A"/>
    <w:rsid w:val="00F665C2"/>
    <w:rsid w:val="00F66CEC"/>
    <w:rsid w:val="00F66F13"/>
    <w:rsid w:val="00F67DC5"/>
    <w:rsid w:val="00F701CB"/>
    <w:rsid w:val="00F7103E"/>
    <w:rsid w:val="00F71691"/>
    <w:rsid w:val="00F72CA1"/>
    <w:rsid w:val="00F75F79"/>
    <w:rsid w:val="00F83991"/>
    <w:rsid w:val="00F84672"/>
    <w:rsid w:val="00F8579D"/>
    <w:rsid w:val="00F857CA"/>
    <w:rsid w:val="00F906C5"/>
    <w:rsid w:val="00F93FA2"/>
    <w:rsid w:val="00F968BE"/>
    <w:rsid w:val="00F96A71"/>
    <w:rsid w:val="00FA14A0"/>
    <w:rsid w:val="00FA49FB"/>
    <w:rsid w:val="00FA4FF9"/>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A2B"/>
    <w:rsid w:val="00FE2C61"/>
    <w:rsid w:val="00FE5DBA"/>
    <w:rsid w:val="00FE7936"/>
    <w:rsid w:val="00FF0158"/>
    <w:rsid w:val="00FF03B1"/>
    <w:rsid w:val="00FF3A08"/>
    <w:rsid w:val="00FF514C"/>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AD8ECA"/>
  <w15:docId w15:val="{8537138C-0647-4561-B36B-C581384CE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36FB1"/>
    <w:pPr>
      <w:widowControl w:val="0"/>
      <w:suppressAutoHyphens/>
      <w:autoSpaceDN w:val="0"/>
      <w:spacing w:after="160" w:line="256" w:lineRule="auto"/>
      <w:textAlignment w:val="baseline"/>
    </w:pPr>
    <w:rPr>
      <w:kern w:val="3"/>
      <w:sz w:val="22"/>
      <w:szCs w:val="22"/>
      <w:lang w:eastAsia="en-US"/>
    </w:rPr>
  </w:style>
  <w:style w:type="paragraph" w:styleId="Naslov1">
    <w:name w:val="heading 1"/>
    <w:basedOn w:val="Standard"/>
    <w:next w:val="Textbody"/>
    <w:rsid w:val="007E7F04"/>
    <w:pPr>
      <w:keepNext/>
      <w:numPr>
        <w:numId w:val="1"/>
      </w:numPr>
      <w:ind w:left="851" w:hanging="491"/>
      <w:outlineLvl w:val="0"/>
    </w:pPr>
    <w:rPr>
      <w:b/>
      <w:bCs/>
      <w:color w:val="000000"/>
      <w:sz w:val="24"/>
      <w:szCs w:val="24"/>
      <w:u w:val="single"/>
    </w:rPr>
  </w:style>
  <w:style w:type="paragraph" w:styleId="Naslov2">
    <w:name w:val="heading 2"/>
    <w:basedOn w:val="Standard"/>
    <w:next w:val="Textbody"/>
    <w:rsid w:val="005F0382"/>
    <w:pPr>
      <w:keepNext/>
      <w:keepLines/>
      <w:numPr>
        <w:numId w:val="51"/>
      </w:numPr>
      <w:ind w:left="1134" w:hanging="774"/>
      <w:outlineLvl w:val="1"/>
    </w:pPr>
    <w:rPr>
      <w:b/>
      <w:bCs/>
      <w:color w:val="000000"/>
      <w:sz w:val="24"/>
      <w:szCs w:val="24"/>
      <w:u w:val="single"/>
    </w:rPr>
  </w:style>
  <w:style w:type="paragraph" w:styleId="Naslov3">
    <w:name w:val="heading 3"/>
    <w:basedOn w:val="Standard"/>
    <w:next w:val="Textbody"/>
    <w:rsid w:val="007E7F04"/>
    <w:pPr>
      <w:keepNext/>
      <w:numPr>
        <w:numId w:val="50"/>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010F06"/>
    <w:pPr>
      <w:keepNext/>
      <w:keepLines/>
      <w:numPr>
        <w:numId w:val="54"/>
      </w:numPr>
      <w:spacing w:after="0" w:line="276" w:lineRule="auto"/>
      <w:outlineLvl w:val="3"/>
    </w:pPr>
    <w:rPr>
      <w:rFonts w:eastAsia="Times New Roman" w:cs="Calibri"/>
      <w:b/>
      <w:bCs/>
      <w:iCs/>
      <w:color w:val="000000"/>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suppressAutoHyphens/>
      <w:autoSpaceDN w:val="0"/>
      <w:spacing w:line="276" w:lineRule="auto"/>
      <w:ind w:right="6"/>
      <w:jc w:val="both"/>
      <w:textAlignment w:val="baseline"/>
    </w:pPr>
    <w:rPr>
      <w:rFonts w:eastAsia="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suppressAutoHyphens/>
      <w:autoSpaceDN w:val="0"/>
      <w:textAlignment w:val="baseline"/>
    </w:pPr>
    <w:rPr>
      <w:rFonts w:ascii="Times New Roman" w:eastAsia="Times New Roman" w:hAnsi="Times New Roman" w:cs="Times New Roman"/>
      <w:color w:val="000000"/>
      <w:kern w:val="3"/>
      <w:sz w:val="24"/>
      <w:szCs w:val="24"/>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uiPriority w:val="9"/>
    <w:qFormat/>
    <w:rPr>
      <w:rFonts w:ascii="Calibri Light" w:hAnsi="Calibri Light" w:cs="F"/>
      <w:b/>
      <w:bCs/>
      <w:color w:val="2E74B5"/>
      <w:sz w:val="28"/>
      <w:szCs w:val="28"/>
    </w:rPr>
  </w:style>
  <w:style w:type="character" w:customStyle="1" w:styleId="Naslov2Znak">
    <w:name w:val="Naslov 2 Znak"/>
    <w:uiPriority w:val="9"/>
    <w:rPr>
      <w:rFonts w:ascii="Calibri Light" w:hAnsi="Calibri Light" w:cs="F"/>
      <w:b/>
      <w:bCs/>
      <w:color w:val="5B9BD5"/>
      <w:sz w:val="26"/>
      <w:szCs w:val="26"/>
    </w:rPr>
  </w:style>
  <w:style w:type="character" w:customStyle="1" w:styleId="Naslov3Znak">
    <w:name w:val="Naslov 3 Znak"/>
    <w:rPr>
      <w:rFonts w:ascii="Calibri Light" w:hAnsi="Calibri Light" w:cs="F"/>
      <w:b/>
      <w:bCs/>
      <w:color w:val="5B9BD5"/>
    </w:rPr>
  </w:style>
  <w:style w:type="character" w:customStyle="1" w:styleId="BesedilooblakaZnak">
    <w:name w:val="Besedilo oblačka Znak"/>
    <w:rPr>
      <w:rFonts w:ascii="Tahoma" w:hAnsi="Tahoma" w:cs="Tahoma"/>
      <w:sz w:val="16"/>
      <w:szCs w:val="16"/>
    </w:rPr>
  </w:style>
  <w:style w:type="character" w:customStyle="1" w:styleId="Internetlink">
    <w:name w:val="Internet link"/>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header1 Znak"/>
    <w:basedOn w:val="Privzetapisavaodstavka"/>
    <w:uiPriority w:val="99"/>
  </w:style>
  <w:style w:type="character" w:customStyle="1" w:styleId="NogaZnak">
    <w:name w:val="Noga Znak"/>
    <w:basedOn w:val="Privzetapisavaodstavka"/>
    <w:uiPriority w:val="99"/>
  </w:style>
  <w:style w:type="character" w:styleId="Pripombasklic">
    <w:name w:val="annotation reference"/>
    <w:rPr>
      <w:sz w:val="16"/>
      <w:szCs w:val="16"/>
    </w:rPr>
  </w:style>
  <w:style w:type="character" w:customStyle="1" w:styleId="PripombabesediloZnak">
    <w:name w:val="Pripomba – besedilo Znak"/>
    <w:rPr>
      <w:sz w:val="20"/>
      <w:szCs w:val="20"/>
    </w:rPr>
  </w:style>
  <w:style w:type="character" w:customStyle="1" w:styleId="ZadevapripombeZnak">
    <w:name w:val="Zadeva pripombe Znak"/>
    <w:rPr>
      <w:b/>
      <w:bCs/>
      <w:sz w:val="20"/>
      <w:szCs w:val="20"/>
    </w:rPr>
  </w:style>
  <w:style w:type="character" w:styleId="Besedilooznabemesta">
    <w:name w:val="Placeholder Text"/>
    <w:rPr>
      <w:color w:val="808080"/>
    </w:rPr>
  </w:style>
  <w:style w:type="character" w:customStyle="1" w:styleId="Telobesedila2Znak">
    <w:name w:val="Telo besedila 2 Znak"/>
    <w:rPr>
      <w:rFonts w:ascii="Calibri" w:eastAsia="Calibri" w:hAnsi="Calibri" w:cs="Calibri"/>
      <w:kern w:val="3"/>
      <w:lang w:eastAsia="zh-CN"/>
    </w:rPr>
  </w:style>
  <w:style w:type="character" w:styleId="Neenpoudarek">
    <w:name w:val="Subtle Emphasis"/>
    <w:rPr>
      <w:rFonts w:ascii="Cambria" w:hAnsi="Cambria"/>
      <w:i/>
      <w:iCs/>
      <w:color w:val="000000"/>
      <w:sz w:val="24"/>
    </w:rPr>
  </w:style>
  <w:style w:type="character" w:customStyle="1" w:styleId="Telobesedila-zamikZnak">
    <w:name w:val="Telo besedila - zamik Znak"/>
    <w:rPr>
      <w:rFonts w:ascii="Times New Roman" w:eastAsia="Times New Roman" w:hAnsi="Times New Roman" w:cs="Times New Roman"/>
      <w:sz w:val="24"/>
      <w:szCs w:val="24"/>
      <w:lang w:eastAsia="sl-SI"/>
    </w:rPr>
  </w:style>
  <w:style w:type="character" w:customStyle="1" w:styleId="Telobesedila3Znak">
    <w:name w:val="Telo besedila 3 Znak"/>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uiPriority w:val="99"/>
    <w:unhideWhenUsed/>
    <w:rsid w:val="003C0CE4"/>
    <w:rPr>
      <w:color w:val="0563C1"/>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Calibri Light" w:eastAsia="Times New Roman" w:hAnsi="Calibri Light" w:cs="Times New Roman"/>
      <w:color w:val="5B9BD5"/>
      <w:kern w:val="0"/>
      <w:sz w:val="22"/>
      <w:szCs w:val="22"/>
      <w:u w:val="none"/>
      <w:lang w:eastAsia="en-US"/>
    </w:rPr>
  </w:style>
  <w:style w:type="character" w:customStyle="1" w:styleId="Naslov4Znak">
    <w:name w:val="Naslov 4 Znak"/>
    <w:link w:val="Naslov4"/>
    <w:uiPriority w:val="9"/>
    <w:rsid w:val="00010F06"/>
    <w:rPr>
      <w:rFonts w:ascii="Calibri" w:eastAsia="Times New Roman" w:hAnsi="Calibri" w:cs="Calibri"/>
      <w:b/>
      <w:bCs/>
      <w:iCs/>
      <w:color w:val="000000"/>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link w:val="Noga"/>
    <w:uiPriority w:val="99"/>
    <w:rsid w:val="00A229E7"/>
    <w:rPr>
      <w:rFonts w:eastAsia="Calibri" w:cs="Calibri"/>
      <w:lang w:eastAsia="zh-CN"/>
    </w:rPr>
  </w:style>
  <w:style w:type="table" w:styleId="Tabelamrea">
    <w:name w:val="Table Grid"/>
    <w:basedOn w:val="Navadnatabela"/>
    <w:uiPriority w:val="39"/>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rPr>
      <w:kern w:val="3"/>
      <w:sz w:val="22"/>
      <w:szCs w:val="22"/>
      <w:lang w:eastAsia="en-US"/>
    </w:rPr>
  </w:style>
  <w:style w:type="paragraph" w:styleId="Brezrazmikov">
    <w:name w:val="No Spacing"/>
    <w:qFormat/>
    <w:rsid w:val="00175B3F"/>
    <w:pPr>
      <w:suppressAutoHyphens/>
      <w:textAlignment w:val="baseline"/>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eastAsia="Calibri" w:cs="Times New Roman"/>
      <w:kern w:val="0"/>
      <w:sz w:val="20"/>
      <w:szCs w:val="20"/>
    </w:rPr>
  </w:style>
  <w:style w:type="character" w:customStyle="1" w:styleId="Sprotnaopomba-besediloZnak">
    <w:name w:val="Sprotna opomba - besedilo Znak"/>
    <w:link w:val="Sprotnaopomba-besedilo"/>
    <w:uiPriority w:val="99"/>
    <w:rsid w:val="009C0B30"/>
    <w:rPr>
      <w:rFonts w:ascii="Calibri" w:eastAsia="Calibri" w:hAnsi="Calibri" w:cs="Times New Roman"/>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table" w:customStyle="1" w:styleId="Tabelamrea6">
    <w:name w:val="Tabela – mreža6"/>
    <w:basedOn w:val="Navadnatabela"/>
    <w:next w:val="Tabelamrea"/>
    <w:rsid w:val="00305850"/>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305850"/>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7" Type="http://schemas.openxmlformats.org/officeDocument/2006/relationships/image" Target="media/image6.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7" Type="http://schemas.openxmlformats.org/officeDocument/2006/relationships/image" Target="media/image7.jpe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0.png"/><Relationship Id="rId5" Type="http://schemas.openxmlformats.org/officeDocument/2006/relationships/image" Target="media/image5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Po\Documents\Officeove%20predloge%20po%20meri\Ponudb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78CC02-0583-41CB-8E87-FF8E5CC1B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Ponudba</Template>
  <TotalTime>0</TotalTime>
  <Pages>2</Pages>
  <Words>480</Words>
  <Characters>2737</Characters>
  <DocSecurity>4</DocSecurity>
  <Lines>22</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2020-12-15T10:17:00Z</cp:lastPrinted>
  <dcterms:created xsi:type="dcterms:W3CDTF">2025-01-31T12:01:00Z</dcterms:created>
  <dcterms:modified xsi:type="dcterms:W3CDTF">2025-01-31T12:01:00Z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